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441"/>
        <w:spacing w:line="560" w:lineRule="exact"/>
        <w:ind w:left="0"/>
        <w:rPr>
          <w:rFonts w:ascii="方正黑体_GBK" w:eastAsia="方正黑体_GBK" w:cs="方正楷体_GBK" w:hint="eastAsia"/>
          <w:sz w:val="32"/>
          <w:szCs w:val="32"/>
        </w:rPr>
      </w:pPr>
      <w:r>
        <w:rPr>
          <w:rFonts w:ascii="方正黑体_GBK" w:eastAsia="方正黑体_GBK" w:cs="方正楷体_GBK" w:hint="eastAsia"/>
          <w:sz w:val="32"/>
          <w:szCs w:val="32"/>
        </w:rPr>
        <w:t>附件</w:t>
      </w:r>
      <w:r>
        <w:rPr>
          <w:rFonts w:ascii="方正黑体_GBK" w:eastAsia="方正黑体_GBK" w:cs="方正楷体_GBK"/>
          <w:sz w:val="32"/>
          <w:szCs w:val="32"/>
        </w:rPr>
        <w:t>3</w:t>
      </w:r>
      <w:r>
        <w:rPr>
          <w:rFonts w:ascii="方正黑体_GBK" w:eastAsia="方正黑体_GBK" w:cs="方正楷体_GBK" w:hint="eastAsia"/>
          <w:sz w:val="32"/>
          <w:szCs w:val="32"/>
        </w:rPr>
        <w:t>：</w:t>
      </w:r>
    </w:p>
    <w:p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《</w:t>
      </w:r>
      <w:r>
        <w:rPr>
          <w:rFonts w:ascii="方正仿宋_GBK" w:eastAsia="方正仿宋_GBK" w:cs="方正仿宋_GBK" w:hint="eastAsia"/>
          <w:sz w:val="32"/>
          <w:szCs w:val="32"/>
        </w:rPr>
        <w:t>中华人民共和国</w:t>
      </w:r>
      <w:r>
        <w:rPr>
          <w:rFonts w:eastAsia="方正仿宋_GBK"/>
          <w:spacing w:val="-6"/>
          <w:sz w:val="32"/>
          <w:szCs w:val="32"/>
        </w:rPr>
        <w:t>XXX</w:t>
      </w:r>
      <w:r>
        <w:rPr>
          <w:rFonts w:ascii="方正仿宋_GBK" w:eastAsia="方正仿宋_GBK" w:cs="方正仿宋_GBK" w:hint="eastAsia"/>
          <w:sz w:val="32"/>
          <w:szCs w:val="32"/>
        </w:rPr>
        <w:t>海关不予行政许可决定书》</w:t>
      </w:r>
    </w:p>
    <w:p>
      <w:bookmarkStart w:id="0" w:name="_GoBack"/>
      <w:bookmarkEnd w:id="0"/>
      <w:r>
        <w:drawing>
          <wp:anchor distT="0" distB="0" distL="85722" distR="85722" simplePos="0" relativeHeight="10" behindDoc="0" locked="0" layoutInCell="1" hidden="0" allowOverlap="1">
            <wp:simplePos x="0" y="0"/>
            <wp:positionH relativeFrom="column">
              <wp:posOffset>396875</wp:posOffset>
            </wp:positionH>
            <wp:positionV relativeFrom="paragraph">
              <wp:posOffset>180973</wp:posOffset>
            </wp:positionV>
            <wp:extent cx="5274310" cy="7360919"/>
            <wp:effectExtent l="0" t="0" r="0" b="0"/>
            <wp:wrapTight wrapText="bothSides">
              <wp:wrapPolygon>
                <wp:start x="-26" y="-9"/>
                <wp:lineTo x="-26" y="21595"/>
                <wp:lineTo x="21583" y="21595"/>
                <wp:lineTo x="21583" y="-9"/>
                <wp:lineTo x="-26" y="-9"/>
              </wp:wrapPolygon>
            </wp:wrapTight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7360919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9"/>
    <w:multiLevelType w:val="singleLevel"/>
    <w:tmpl w:val="00000000"/>
    <w:lvl w:ilvl="0">
      <w:start w:val="1"/>
      <w:numFmt w:val="bullet"/>
      <w:lvlRestart w:val="0"/>
      <w:pStyle w:val="48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987689E3"/>
    <w:multiLevelType w:val="singleLevel"/>
    <w:tmpl w:val="00000000"/>
    <w:lvl w:ilvl="0">
      <w:start w:val="1"/>
      <w:numFmt w:val="decimal"/>
      <w:lvlRestart w:val="0"/>
      <w:pStyle w:val="49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E998D3B9"/>
    <w:multiLevelType w:val="singleLevel"/>
    <w:tmpl w:val="00000000"/>
    <w:lvl w:ilvl="0">
      <w:start w:val="1"/>
      <w:numFmt w:val="bullet"/>
      <w:lvlRestart w:val="0"/>
      <w:pStyle w:val="54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3">
    <w:nsid w:val="1871641C"/>
    <w:multiLevelType w:val="singleLevel"/>
    <w:tmpl w:val="00000000"/>
    <w:lvl w:ilvl="0">
      <w:start w:val="1"/>
      <w:numFmt w:val="bullet"/>
      <w:lvlRestart w:val="0"/>
      <w:pStyle w:val="55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0E64D4C3"/>
    <w:multiLevelType w:val="singleLevel"/>
    <w:tmpl w:val="00000000"/>
    <w:lvl w:ilvl="0">
      <w:start w:val="1"/>
      <w:numFmt w:val="bullet"/>
      <w:lvlRestart w:val="0"/>
      <w:pStyle w:val="56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5">
    <w:nsid w:val="7733516F"/>
    <w:multiLevelType w:val="singleLevel"/>
    <w:tmpl w:val="00000000"/>
    <w:lvl w:ilvl="0">
      <w:start w:val="1"/>
      <w:numFmt w:val="bullet"/>
      <w:lvlRestart w:val="0"/>
      <w:pStyle w:val="57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91BC46CF"/>
    <w:multiLevelType w:val="singleLevel"/>
    <w:tmpl w:val="00000000"/>
    <w:lvl w:ilvl="0">
      <w:start w:val="1"/>
      <w:numFmt w:val="decimal"/>
      <w:lvlRestart w:val="0"/>
      <w:pStyle w:val="58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7">
    <w:nsid w:val="2CA6570E"/>
    <w:multiLevelType w:val="singleLevel"/>
    <w:tmpl w:val="00000000"/>
    <w:lvl w:ilvl="0">
      <w:start w:val="1"/>
      <w:numFmt w:val="decimal"/>
      <w:lvlRestart w:val="0"/>
      <w:pStyle w:val="59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8">
    <w:nsid w:val="79A30660"/>
    <w:multiLevelType w:val="singleLevel"/>
    <w:tmpl w:val="00000000"/>
    <w:lvl w:ilvl="0">
      <w:start w:val="1"/>
      <w:numFmt w:val="decimal"/>
      <w:lvlRestart w:val="0"/>
      <w:pStyle w:val="60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9">
    <w:nsid w:val="0FFFFF7C"/>
    <w:multiLevelType w:val="singleLevel"/>
    <w:tmpl w:val="00000000"/>
    <w:lvl w:ilvl="0">
      <w:start w:val="1"/>
      <w:numFmt w:val="decimal"/>
      <w:lvlRestart w:val="0"/>
      <w:pStyle w:val="61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15"/>
    <w:autoRedefine/>
    <w:next w:val="16"/>
    <w:pPr>
      <w:keepNext/>
      <w:keepLines/>
      <w:widowControl/>
      <w:spacing w:before="340" w:after="330" w:line="578" w:lineRule="atLeast"/>
      <w:outlineLvl w:val="0"/>
    </w:pPr>
    <w:rPr>
      <w:rFonts w:eastAsia="Times New Roman"/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/>
      <w:spacing w:before="260" w:after="260" w:line="415" w:lineRule="auto"/>
      <w:jc w:val="left"/>
      <w:outlineLvl w:val="1"/>
    </w:pPr>
    <w:rPr>
      <w:rFonts w:ascii="等线 Light" w:eastAsia="等线 Light" w:cs="等线 Light"/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Title"/>
    <w:basedOn w:val="0"/>
    <w:autoRedefine/>
    <w:next w:val="0"/>
    <w:pPr>
      <w:widowControl/>
      <w:spacing w:before="240" w:after="60" w:line="560" w:lineRule="exact"/>
      <w:jc w:val="center"/>
      <w:outlineLvl w:val="0"/>
    </w:pPr>
    <w:rPr>
      <w:rFonts w:ascii="等线 Light" w:eastAsia="方正黑体_GBK" w:cs="等线 Light" w:hAnsi="等线 Light"/>
      <w:spacing w:val="-4"/>
      <w:sz w:val="32"/>
      <w:szCs w:val="32"/>
    </w:rPr>
  </w:style>
  <w:style w:type="paragraph" w:customStyle="1" w:styleId="16">
    <w:name w:val="正文仿宋"/>
    <w:basedOn w:val="0"/>
    <w:autoRedefine/>
    <w:pPr>
      <w:widowControl/>
      <w:spacing w:line="560" w:lineRule="exact"/>
      <w:ind w:firstLineChars="196" w:firstLine="196"/>
      <w:jc w:val="left"/>
    </w:pPr>
    <w:rPr>
      <w:rFonts w:eastAsia="方正仿宋_GBK"/>
      <w:spacing w:val="-4"/>
      <w:sz w:val="32"/>
      <w:szCs w:val="32"/>
    </w:rPr>
  </w:style>
  <w:style w:type="paragraph" w:styleId="17">
    <w:name w:val="Subtitle"/>
    <w:basedOn w:val="2"/>
    <w:autoRedefine/>
    <w:next w:val="0"/>
    <w:pPr>
      <w:spacing w:before="240" w:after="60" w:line="312" w:lineRule="atLeast"/>
      <w:jc w:val="center"/>
    </w:pPr>
    <w:rPr>
      <w:rFonts w:eastAsia="方正楷体_GBK"/>
      <w:spacing w:val="-4"/>
      <w:kern w:val="28"/>
    </w:rPr>
  </w:style>
  <w:style w:type="paragraph" w:styleId="18">
    <w:name w:val="header"/>
    <w:basedOn w:val="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方正仿宋_GBK"/>
      <w:sz w:val="18"/>
      <w:szCs w:val="18"/>
    </w:rPr>
  </w:style>
  <w:style w:type="paragraph" w:styleId="19">
    <w:name w:val="footer"/>
    <w:basedOn w:val="0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方正仿宋_GBK"/>
      <w:sz w:val="18"/>
      <w:szCs w:val="18"/>
    </w:rPr>
  </w:style>
  <w:style w:type="character" w:styleId="20">
    <w:name w:val="Hyperlink"/>
    <w:basedOn w:val="10"/>
    <w:rPr>
      <w:color w:val="0000FF"/>
      <w:u w:val="single"/>
    </w:rPr>
  </w:style>
  <w:style w:type="character" w:customStyle="1" w:styleId="21">
    <w:name w:val="h-control-text-title1"/>
    <w:rPr>
      <w:rFonts w:ascii="宋体" w:eastAsia="宋体" w:cs="宋体"/>
      <w:b/>
      <w:bCs/>
      <w:sz w:val="24"/>
      <w:szCs w:val="24"/>
      <w:shd w:val="clear" w:color="auto" w:fill="auto"/>
    </w:rPr>
  </w:style>
  <w:style w:type="paragraph" w:styleId="22">
    <w:name w:val="annotation text"/>
    <w:basedOn w:val="0"/>
    <w:pPr>
      <w:jc w:val="left"/>
    </w:pPr>
  </w:style>
  <w:style w:type="paragraph" w:customStyle="1" w:styleId="23">
    <w:name w:val="样式 158 10 磅"/>
    <w:next w:val="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">
    <w:name w:val="样式 1 10 磅1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25">
    <w:name w:val="toc 7"/>
    <w:basedOn w:val="0"/>
    <w:autoRedefine/>
    <w:next w:val="0"/>
    <w:pPr>
      <w:ind w:left="2520"/>
      <w:jc w:val="left"/>
    </w:pPr>
    <w:rPr>
      <w:rFonts w:ascii="Calibri" w:cs="Calibri" w:hAnsi="Calibri"/>
    </w:rPr>
  </w:style>
  <w:style w:type="paragraph" w:styleId="26">
    <w:name w:val="index 6"/>
    <w:basedOn w:val="0"/>
    <w:autoRedefine/>
    <w:next w:val="0"/>
    <w:pPr>
      <w:ind w:leftChars="1000" w:left="1000"/>
    </w:pPr>
  </w:style>
  <w:style w:type="paragraph" w:customStyle="1" w:styleId="27">
    <w:name w:val="样式 1 10 磅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">
    <w:name w:val="样式 30 10 磅"/>
    <w:next w:val="29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29">
    <w:name w:val="toc 3"/>
    <w:basedOn w:val="0"/>
    <w:autoRedefine/>
    <w:next w:val="0"/>
    <w:pPr>
      <w:ind w:leftChars="400" w:left="400"/>
    </w:pPr>
  </w:style>
  <w:style w:type="paragraph" w:customStyle="1" w:styleId="30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1">
    <w:name w:val="样式 2 10 磅"/>
    <w:next w:val="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2">
    <w:name w:val="样式 3 10 磅"/>
    <w:next w:val="2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">
    <w:name w:val="样式 4 10 磅"/>
    <w:next w:val="1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4">
    <w:name w:val="样式 5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5">
    <w:name w:val="样式 6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6">
    <w:name w:val="样式 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">
    <w:name w:val="样式 8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8">
    <w:name w:val="样式 9 10 磅"/>
    <w:next w:val="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9">
    <w:name w:val="样式 10 10 磅"/>
    <w:next w:val="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0">
    <w:name w:val="样式 11 10 磅"/>
    <w:next w:val="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1">
    <w:name w:val="样式 12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42">
    <w:name w:val="Balloon Text"/>
    <w:basedOn w:val="0"/>
    <w:rPr>
      <w:sz w:val="18"/>
      <w:szCs w:val="18"/>
    </w:rPr>
  </w:style>
  <w:style w:type="paragraph" w:styleId="43">
    <w:name w:val="Document Map"/>
    <w:basedOn w:val="0"/>
    <w:pPr>
      <w:shd w:val="clear" w:color="auto" w:fill="000080"/>
    </w:pPr>
  </w:style>
  <w:style w:type="paragraph" w:styleId="44">
    <w:name w:val="Plain Text"/>
    <w:basedOn w:val="0"/>
    <w:rPr>
      <w:rFonts w:ascii="Courier New" w:cs="Courier New" w:hAnsi="Courier New"/>
    </w:rPr>
  </w:style>
  <w:style w:type="paragraph" w:customStyle="1" w:styleId="45">
    <w:name w:val="样式 1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6">
    <w:name w:val="样式 14 10 磅"/>
    <w:next w:val="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7">
    <w:name w:val="样式 6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8">
    <w:name w:val="样式 6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49">
    <w:name w:val="index 1"/>
    <w:basedOn w:val="0"/>
    <w:autoRedefine/>
    <w:next w:val="0"/>
  </w:style>
  <w:style w:type="paragraph" w:styleId="50">
    <w:name w:val="index heading"/>
    <w:basedOn w:val="0"/>
    <w:rPr>
      <w:rFonts w:ascii="Arial" w:cs="Arial" w:hAnsi="Arial"/>
      <w:b/>
      <w:bCs/>
    </w:rPr>
  </w:style>
  <w:style w:type="paragraph" w:styleId="51">
    <w:name w:val="table of figures"/>
    <w:basedOn w:val="0"/>
    <w:next w:val="0"/>
  </w:style>
  <w:style w:type="paragraph" w:styleId="52">
    <w:name w:val="envelope address"/>
    <w:basedOn w:val="0"/>
    <w:pPr>
      <w:snapToGrid w:val="0"/>
      <w:ind w:left="2880"/>
    </w:pPr>
    <w:rPr>
      <w:rFonts w:ascii="Arial" w:cs="Arial" w:hAnsi="Arial"/>
      <w:sz w:val="24"/>
      <w:szCs w:val="24"/>
    </w:rPr>
  </w:style>
  <w:style w:type="paragraph" w:customStyle="1" w:styleId="53">
    <w:name w:val="样式 15 10 磅"/>
    <w:next w:val="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4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5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6">
    <w:name w:val="样式 18 10 磅"/>
    <w:next w:val="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7">
    <w:name w:val="样式 19 10 磅"/>
    <w:next w:val="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8">
    <w:name w:val="样式 20 10 磅"/>
    <w:next w:val="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9">
    <w:name w:val="样式 21 10 磅"/>
    <w:next w:val="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0">
    <w:name w:val="样式 22 10 磅"/>
    <w:pPr>
      <w:widowControl w:val="0"/>
      <w:ind w:leftChars="400" w:left="40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1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2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63">
    <w:name w:val="toc 1"/>
    <w:basedOn w:val="0"/>
    <w:autoRedefine/>
    <w:next w:val="0"/>
  </w:style>
  <w:style w:type="paragraph" w:styleId="64">
    <w:name w:val="toc 2"/>
    <w:basedOn w:val="0"/>
    <w:autoRedefine/>
    <w:next w:val="0"/>
    <w:pPr>
      <w:ind w:left="420"/>
    </w:pPr>
  </w:style>
  <w:style w:type="paragraph" w:styleId="65">
    <w:name w:val="toc 5"/>
    <w:basedOn w:val="0"/>
    <w:autoRedefine/>
    <w:next w:val="0"/>
    <w:pPr>
      <w:ind w:left="1680"/>
    </w:pPr>
  </w:style>
  <w:style w:type="paragraph" w:styleId="66">
    <w:name w:val="toc 8"/>
    <w:basedOn w:val="0"/>
    <w:autoRedefine/>
    <w:next w:val="0"/>
    <w:pPr>
      <w:ind w:left="2940"/>
    </w:pPr>
  </w:style>
  <w:style w:type="paragraph" w:styleId="67">
    <w:name w:val="Normal Indent"/>
    <w:basedOn w:val="0"/>
    <w:pPr>
      <w:ind w:firstLine="420"/>
    </w:pPr>
  </w:style>
  <w:style w:type="paragraph" w:styleId="68">
    <w:name w:val="footnote text"/>
    <w:basedOn w:val="0"/>
    <w:pPr>
      <w:snapToGrid w:val="0"/>
      <w:jc w:val="left"/>
    </w:pPr>
    <w:rPr>
      <w:sz w:val="18"/>
    </w:rPr>
  </w:style>
  <w:style w:type="paragraph" w:styleId="69">
    <w:name w:val="caption"/>
    <w:basedOn w:val="0"/>
    <w:next w:val="0"/>
    <w:rPr>
      <w:rFonts w:ascii="Arial" w:eastAsia="黑体" w:hAnsi="Arial"/>
      <w:b/>
      <w:sz w:val="20"/>
    </w:rPr>
  </w:style>
  <w:style w:type="paragraph" w:styleId="70">
    <w:name w:val="envelope return"/>
    <w:basedOn w:val="0"/>
    <w:pPr>
      <w:snapToGrid w:val="0"/>
    </w:pPr>
    <w:rPr>
      <w:rFonts w:ascii="Arial" w:hAnsi="Arial"/>
    </w:rPr>
  </w:style>
  <w:style w:type="character" w:styleId="71">
    <w:name w:val="endnote reference"/>
    <w:basedOn w:val="10"/>
    <w:rPr>
      <w:vertAlign w:val="superscript"/>
    </w:rPr>
  </w:style>
  <w:style w:type="paragraph" w:styleId="72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cs="Times New Roman" w:hAnsi="Courier New"/>
      <w:sz w:val="24"/>
      <w:lang w:val="en-US" w:eastAsia="zh-CN" w:bidi="ar-SA"/>
    </w:rPr>
  </w:style>
  <w:style w:type="paragraph" w:styleId="73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styleId="74">
    <w:name w:val="List"/>
    <w:basedOn w:val="0"/>
    <w:pPr>
      <w:ind w:left="420" w:hanging="420"/>
    </w:pPr>
  </w:style>
  <w:style w:type="paragraph" w:styleId="75">
    <w:name w:val="List Bullet"/>
    <w:basedOn w:val="0"/>
    <w:pPr>
      <w:numPr>
        <w:ilvl w:val="0"/>
        <w:numId w:val="1"/>
      </w:numPr>
    </w:pPr>
  </w:style>
  <w:style w:type="paragraph" w:styleId="76">
    <w:name w:val="List Number"/>
    <w:basedOn w:val="0"/>
    <w:pPr>
      <w:numPr>
        <w:ilvl w:val="0"/>
        <w:numId w:val="2"/>
      </w:numPr>
    </w:pPr>
  </w:style>
  <w:style w:type="paragraph" w:styleId="77">
    <w:name w:val="List 2"/>
    <w:basedOn w:val="0"/>
    <w:pPr>
      <w:ind w:left="840" w:hanging="420"/>
    </w:pPr>
  </w:style>
  <w:style w:type="paragraph" w:styleId="78">
    <w:name w:val="List 3"/>
    <w:basedOn w:val="0"/>
    <w:pPr>
      <w:ind w:left="1260" w:hanging="420"/>
    </w:pPr>
  </w:style>
  <w:style w:type="paragraph" w:styleId="79">
    <w:name w:val="List 4"/>
    <w:basedOn w:val="0"/>
    <w:pPr>
      <w:ind w:left="1680" w:hanging="420"/>
    </w:pPr>
  </w:style>
  <w:style w:type="paragraph" w:styleId="80">
    <w:name w:val="List 5"/>
    <w:basedOn w:val="0"/>
    <w:pPr>
      <w:ind w:left="2100" w:hanging="420"/>
    </w:pPr>
  </w:style>
  <w:style w:type="paragraph" w:styleId="81">
    <w:name w:val="List Bullet 2"/>
    <w:basedOn w:val="0"/>
    <w:pPr>
      <w:numPr>
        <w:ilvl w:val="0"/>
        <w:numId w:val="3"/>
      </w:numPr>
    </w:pPr>
  </w:style>
  <w:style w:type="paragraph" w:styleId="82">
    <w:name w:val="List Bullet 3"/>
    <w:basedOn w:val="0"/>
    <w:pPr>
      <w:numPr>
        <w:ilvl w:val="0"/>
        <w:numId w:val="4"/>
      </w:numPr>
    </w:pPr>
  </w:style>
  <w:style w:type="paragraph" w:styleId="83">
    <w:name w:val="List Bullet 4"/>
    <w:basedOn w:val="0"/>
    <w:pPr>
      <w:numPr>
        <w:ilvl w:val="0"/>
        <w:numId w:val="5"/>
      </w:numPr>
    </w:pPr>
  </w:style>
  <w:style w:type="paragraph" w:styleId="84">
    <w:name w:val="List Bullet 5"/>
    <w:basedOn w:val="0"/>
    <w:pPr>
      <w:numPr>
        <w:ilvl w:val="0"/>
        <w:numId w:val="6"/>
      </w:numPr>
    </w:pPr>
  </w:style>
  <w:style w:type="paragraph" w:styleId="85">
    <w:name w:val="List Number 2"/>
    <w:basedOn w:val="0"/>
    <w:pPr>
      <w:numPr>
        <w:ilvl w:val="0"/>
        <w:numId w:val="7"/>
      </w:numPr>
    </w:pPr>
  </w:style>
  <w:style w:type="paragraph" w:styleId="86">
    <w:name w:val="List Number 3"/>
    <w:basedOn w:val="0"/>
    <w:pPr>
      <w:numPr>
        <w:ilvl w:val="0"/>
        <w:numId w:val="8"/>
      </w:numPr>
    </w:pPr>
  </w:style>
  <w:style w:type="paragraph" w:styleId="87">
    <w:name w:val="List Number 4"/>
    <w:basedOn w:val="0"/>
    <w:pPr>
      <w:numPr>
        <w:ilvl w:val="0"/>
        <w:numId w:val="9"/>
      </w:numPr>
    </w:pPr>
  </w:style>
  <w:style w:type="paragraph" w:styleId="88">
    <w:name w:val="List Number 5"/>
    <w:basedOn w:val="0"/>
    <w:pPr>
      <w:numPr>
        <w:ilvl w:val="0"/>
        <w:numId w:val="10"/>
      </w:numPr>
    </w:pPr>
  </w:style>
  <w:style w:type="paragraph" w:styleId="89">
    <w:name w:val="Closing"/>
    <w:basedOn w:val="0"/>
    <w:pPr>
      <w:ind w:left="4320"/>
    </w:pPr>
  </w:style>
  <w:style w:type="paragraph" w:styleId="90">
    <w:name w:val="Signature"/>
    <w:basedOn w:val="0"/>
    <w:pPr>
      <w:ind w:left="4320"/>
    </w:pPr>
  </w:style>
  <w:style w:type="paragraph" w:styleId="91">
    <w:name w:val="Body Text"/>
    <w:basedOn w:val="0"/>
    <w:pPr>
      <w:spacing w:after="120"/>
    </w:pPr>
  </w:style>
  <w:style w:type="paragraph" w:styleId="92">
    <w:name w:val="Body Text Indent"/>
    <w:basedOn w:val="0"/>
    <w:pPr>
      <w:spacing w:after="120"/>
      <w:ind w:left="420"/>
    </w:pPr>
  </w:style>
  <w:style w:type="paragraph" w:styleId="93">
    <w:name w:val="List Continue"/>
    <w:basedOn w:val="0"/>
    <w:pPr>
      <w:spacing w:after="120"/>
      <w:ind w:left="420"/>
    </w:pPr>
  </w:style>
  <w:style w:type="paragraph" w:styleId="94">
    <w:name w:val="List Continue 2"/>
    <w:basedOn w:val="0"/>
    <w:pPr>
      <w:spacing w:after="120"/>
      <w:ind w:left="840"/>
    </w:pPr>
  </w:style>
  <w:style w:type="paragraph" w:styleId="95">
    <w:name w:val="List Continue 3"/>
    <w:basedOn w:val="0"/>
    <w:pPr>
      <w:spacing w:after="120"/>
      <w:ind w:left="1260"/>
    </w:pPr>
  </w:style>
  <w:style w:type="paragraph" w:styleId="96">
    <w:name w:val="List Continue 4"/>
    <w:basedOn w:val="0"/>
    <w:pPr>
      <w:spacing w:after="120"/>
      <w:ind w:left="1680"/>
    </w:pPr>
  </w:style>
  <w:style w:type="paragraph" w:styleId="97">
    <w:name w:val="List Continue 5"/>
    <w:basedOn w:val="0"/>
    <w:pPr>
      <w:spacing w:after="120"/>
      <w:ind w:left="2100"/>
    </w:pPr>
  </w:style>
  <w:style w:type="paragraph" w:styleId="98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2" w:color="auto" w:fill="auto"/>
      <w:ind w:leftChars="500" w:left="1000" w:hangingChars="500" w:hanging="500"/>
    </w:pPr>
    <w:rPr>
      <w:rFonts w:ascii="Arial" w:hAnsi="Arial"/>
      <w:sz w:val="24"/>
    </w:rPr>
  </w:style>
  <w:style w:type="paragraph" w:styleId="99">
    <w:name w:val="Salutation"/>
    <w:basedOn w:val="0"/>
    <w:next w:val="0"/>
  </w:style>
  <w:style w:type="paragraph" w:styleId="100">
    <w:name w:val="Date"/>
    <w:basedOn w:val="0"/>
    <w:next w:val="0"/>
    <w:pPr>
      <w:ind w:leftChars="2500" w:left="2500"/>
    </w:pPr>
  </w:style>
  <w:style w:type="paragraph" w:styleId="101">
    <w:name w:val="Body Text First Indent"/>
    <w:basedOn w:val="91"/>
    <w:pPr>
      <w:ind w:firstLine="420"/>
    </w:pPr>
  </w:style>
  <w:style w:type="paragraph" w:styleId="102">
    <w:name w:val="Body Text First Indent 2"/>
    <w:basedOn w:val="92"/>
    <w:pPr>
      <w:ind w:firstLine="420"/>
    </w:pPr>
  </w:style>
  <w:style w:type="paragraph" w:styleId="103">
    <w:name w:val="Note Heading"/>
    <w:basedOn w:val="0"/>
    <w:next w:val="0"/>
    <w:pPr>
      <w:jc w:val="center"/>
    </w:pPr>
  </w:style>
  <w:style w:type="paragraph" w:styleId="104">
    <w:name w:val="Body Text 2"/>
    <w:basedOn w:val="0"/>
    <w:pPr>
      <w:spacing w:after="120" w:line="480" w:lineRule="auto"/>
    </w:pPr>
  </w:style>
  <w:style w:type="paragraph" w:styleId="105">
    <w:name w:val="Body Text 3"/>
    <w:basedOn w:val="0"/>
    <w:pPr>
      <w:spacing w:after="120"/>
    </w:pPr>
    <w:rPr>
      <w:sz w:val="16"/>
    </w:rPr>
  </w:style>
  <w:style w:type="paragraph" w:styleId="106">
    <w:name w:val="Body Text Indent 2"/>
    <w:basedOn w:val="0"/>
    <w:pPr>
      <w:spacing w:after="120" w:line="480" w:lineRule="auto"/>
      <w:ind w:left="420"/>
    </w:pPr>
  </w:style>
  <w:style w:type="character" w:styleId="107">
    <w:name w:val="FollowedHyperlink"/>
    <w:basedOn w:val="10"/>
    <w:rPr>
      <w:color w:val="800080"/>
      <w:u w:val="single"/>
    </w:rPr>
  </w:style>
  <w:style w:type="character" w:styleId="108">
    <w:name w:val="Strong"/>
    <w:basedOn w:val="10"/>
    <w:rPr>
      <w:b/>
    </w:rPr>
  </w:style>
  <w:style w:type="character" w:styleId="109">
    <w:name w:val="Emphasis"/>
    <w:basedOn w:val="10"/>
    <w:rPr>
      <w:i/>
    </w:rPr>
  </w:style>
  <w:style w:type="paragraph" w:styleId="110">
    <w:name w:val="E-mail Signature"/>
    <w:basedOn w:val="0"/>
  </w:style>
  <w:style w:type="paragraph" w:styleId="111">
    <w:name w:val="Normal (Web)"/>
    <w:basedOn w:val="0"/>
    <w:rPr>
      <w:sz w:val="24"/>
    </w:rPr>
  </w:style>
  <w:style w:type="character" w:styleId="112">
    <w:name w:val="HTML Acronym"/>
    <w:basedOn w:val="10"/>
  </w:style>
  <w:style w:type="paragraph" w:styleId="113">
    <w:name w:val="HTML Address"/>
    <w:basedOn w:val="0"/>
    <w:rPr>
      <w:i/>
    </w:rPr>
  </w:style>
  <w:style w:type="character" w:styleId="114">
    <w:name w:val="HTML Cite"/>
    <w:basedOn w:val="10"/>
    <w:rPr>
      <w:i/>
    </w:rPr>
  </w:style>
  <w:style w:type="character" w:styleId="115">
    <w:name w:val="HTML Code"/>
    <w:basedOn w:val="10"/>
    <w:rPr>
      <w:rFonts w:ascii="Courier New" w:hAnsi="Courier New"/>
      <w:sz w:val="20"/>
    </w:rPr>
  </w:style>
  <w:style w:type="character" w:styleId="116">
    <w:name w:val="HTML Definition"/>
    <w:basedOn w:val="10"/>
    <w:rPr>
      <w:i/>
    </w:rPr>
  </w:style>
  <w:style w:type="character" w:styleId="117">
    <w:name w:val="HTML Keyboard"/>
    <w:basedOn w:val="10"/>
    <w:rPr>
      <w:rFonts w:ascii="Courier New" w:hAnsi="Courier New"/>
      <w:sz w:val="20"/>
    </w:rPr>
  </w:style>
  <w:style w:type="paragraph" w:styleId="118">
    <w:name w:val="HTML Preformatted"/>
    <w:basedOn w:val="0"/>
    <w:rPr>
      <w:rFonts w:ascii="Courier New" w:hAnsi="Courier New"/>
      <w:sz w:val="20"/>
    </w:rPr>
  </w:style>
  <w:style w:type="character" w:styleId="119">
    <w:name w:val="HTML Sample"/>
    <w:basedOn w:val="10"/>
    <w:rPr>
      <w:rFonts w:ascii="Courier New" w:hAnsi="Courier New"/>
    </w:rPr>
  </w:style>
  <w:style w:type="character" w:styleId="120">
    <w:name w:val="HTML Typewriter"/>
    <w:basedOn w:val="10"/>
    <w:rPr>
      <w:rFonts w:ascii="Courier New" w:hAnsi="Courier New"/>
      <w:sz w:val="20"/>
    </w:rPr>
  </w:style>
  <w:style w:type="character" w:styleId="121">
    <w:name w:val="HTML Variable"/>
    <w:basedOn w:val="10"/>
    <w:rPr>
      <w:i/>
    </w:rPr>
  </w:style>
  <w:style w:type="paragraph" w:styleId="122">
    <w:name w:val="annotation subject"/>
    <w:basedOn w:val="22"/>
    <w:next w:val="22"/>
    <w:rPr>
      <w:b/>
    </w:rPr>
  </w:style>
  <w:style w:type="paragraph" w:customStyle="1" w:styleId="123">
    <w:name w:val="正文文字"/>
    <w:basedOn w:val="0"/>
    <w:next w:val="0"/>
    <w:pPr>
      <w:spacing w:after="120"/>
    </w:pPr>
  </w:style>
  <w:style w:type="paragraph" w:customStyle="1" w:styleId="124">
    <w:name w:val="正文文字 1"/>
    <w:basedOn w:val="0"/>
    <w:autoRedefine/>
    <w:next w:val="0"/>
    <w:pPr>
      <w:ind w:left="240"/>
    </w:pPr>
    <w:rPr>
      <w:sz w:val="28"/>
    </w:rPr>
  </w:style>
  <w:style w:type="paragraph" w:customStyle="1" w:styleId="125">
    <w:name w:val="正文文字 2"/>
    <w:basedOn w:val="0"/>
    <w:autoRedefine/>
    <w:next w:val="0"/>
    <w:pPr>
      <w:ind w:left="240"/>
    </w:pPr>
    <w:rPr>
      <w:rFonts w:ascii="Arial" w:hAnsi="Arial"/>
      <w:sz w:val="28"/>
    </w:rPr>
  </w:style>
  <w:style w:type="paragraph" w:customStyle="1" w:styleId="126">
    <w:name w:val="正文文字 3"/>
    <w:basedOn w:val="0"/>
    <w:autoRedefine/>
    <w:next w:val="0"/>
    <w:pPr>
      <w:ind w:left="240"/>
    </w:pPr>
    <w:rPr>
      <w:sz w:val="28"/>
    </w:rPr>
  </w:style>
  <w:style w:type="paragraph" w:customStyle="1" w:styleId="127">
    <w:name w:val="正文文字 4"/>
    <w:basedOn w:val="0"/>
    <w:autoRedefine/>
    <w:next w:val="0"/>
    <w:pPr>
      <w:ind w:left="240"/>
    </w:pPr>
    <w:rPr>
      <w:sz w:val="24"/>
    </w:rPr>
  </w:style>
  <w:style w:type="paragraph" w:customStyle="1" w:styleId="128">
    <w:name w:val="正文文字 5"/>
    <w:basedOn w:val="0"/>
    <w:autoRedefine/>
    <w:next w:val="0"/>
    <w:pPr>
      <w:ind w:left="240"/>
    </w:pPr>
    <w:rPr>
      <w:sz w:val="24"/>
    </w:rPr>
  </w:style>
  <w:style w:type="paragraph" w:customStyle="1" w:styleId="129">
    <w:name w:val="正文文字 6"/>
    <w:basedOn w:val="0"/>
    <w:autoRedefine/>
    <w:next w:val="0"/>
    <w:pPr>
      <w:ind w:left="240"/>
    </w:pPr>
    <w:rPr>
      <w:sz w:val="20"/>
    </w:rPr>
  </w:style>
  <w:style w:type="paragraph" w:customStyle="1" w:styleId="130">
    <w:name w:val="正文文字 7"/>
    <w:basedOn w:val="0"/>
    <w:autoRedefine/>
    <w:next w:val="0"/>
    <w:pPr>
      <w:ind w:left="240"/>
    </w:pPr>
    <w:rPr>
      <w:sz w:val="20"/>
    </w:rPr>
  </w:style>
  <w:style w:type="paragraph" w:customStyle="1" w:styleId="131">
    <w:name w:val="正文文字 8"/>
    <w:basedOn w:val="0"/>
    <w:autoRedefine/>
    <w:next w:val="0"/>
    <w:pPr>
      <w:ind w:left="240"/>
    </w:pPr>
    <w:rPr>
      <w:sz w:val="16"/>
    </w:rPr>
  </w:style>
  <w:style w:type="paragraph" w:customStyle="1" w:styleId="132">
    <w:name w:val="正文文字 9"/>
    <w:basedOn w:val="0"/>
    <w:autoRedefine/>
    <w:next w:val="0"/>
    <w:pPr>
      <w:ind w:left="240"/>
    </w:pPr>
    <w:rPr>
      <w:sz w:val="16"/>
    </w:rPr>
  </w:style>
  <w:style w:type="paragraph" w:customStyle="1" w:styleId="133">
    <w:name w:val="公式样式 文本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4">
    <w:name w:val="公式样式 函数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5">
    <w:name w:val="公式样式 变量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6">
    <w:name w:val="公式样式 小写希腊字母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7">
    <w:name w:val="公式样式 大写希腊字母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8">
    <w:name w:val="公式样式 符号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9">
    <w:name w:val="公式样式 矢量矩阵"/>
    <w:autoRedefine/>
    <w:rPr>
      <w:rFonts w:ascii="Times New Roman" w:eastAsia="宋体" w:cs="Times New Roman" w:hAnsi="Times New Roman"/>
      <w:b/>
      <w:i w:val="0"/>
      <w:lang w:val="en-US" w:eastAsia="zh-CN" w:bidi="ar-SA"/>
    </w:rPr>
  </w:style>
  <w:style w:type="paragraph" w:customStyle="1" w:styleId="140">
    <w:name w:val="公式样式 数字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41">
    <w:name w:val="样式 36 10 磅"/>
    <w:next w:val="6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42">
    <w:name w:val="样式 193 10 磅"/>
    <w:next w:val="2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3">
    <w:name w:val="样式 192 10 磅"/>
    <w:next w:val="2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4">
    <w:name w:val="样式 191 10 磅"/>
    <w:next w:val="2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5">
    <w:name w:val="样式 190 10 磅"/>
    <w:next w:val="2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6">
    <w:name w:val="样式 189 10 磅"/>
    <w:next w:val="2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7">
    <w:name w:val="样式 188 10 磅"/>
    <w:next w:val="2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187 10 磅"/>
    <w:next w:val="2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0">
    <w:name w:val="样式 186 10 磅"/>
    <w:next w:val="2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1">
    <w:name w:val="样式 185 10 磅"/>
    <w:next w:val="2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2">
    <w:name w:val="样式 184 10 磅"/>
    <w:next w:val="2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3">
    <w:name w:val="样式 183 10 磅"/>
    <w:next w:val="2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4">
    <w:name w:val="样式 182 10 磅"/>
    <w:next w:val="26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5">
    <w:name w:val="样式 181 10 磅"/>
    <w:next w:val="2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6">
    <w:name w:val="样式 180 10 磅"/>
    <w:next w:val="2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7">
    <w:name w:val="样式 179 10 磅"/>
    <w:next w:val="2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8">
    <w:name w:val="样式 178 10 磅"/>
    <w:next w:val="2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9">
    <w:name w:val="样式 177 10 磅"/>
    <w:next w:val="2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0">
    <w:name w:val="样式 176 10 磅"/>
    <w:next w:val="26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1">
    <w:name w:val="样式 26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2">
    <w:name w:val="样式 2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3">
    <w:name w:val="样式 2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4">
    <w:name w:val="样式 2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5">
    <w:name w:val="样式 175 10 磅"/>
    <w:next w:val="26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6">
    <w:name w:val="样式 3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7">
    <w:name w:val="样式 174 10 磅"/>
    <w:next w:val="25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8">
    <w:name w:val="样式 3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9">
    <w:name w:val="样式 3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0">
    <w:name w:val="样式 34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1">
    <w:name w:val="样式 173 10 磅"/>
    <w:next w:val="25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2">
    <w:name w:val="样式 35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3">
    <w:name w:val="样式 172 10 磅"/>
    <w:next w:val="25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4">
    <w:name w:val="样式 171 10 磅"/>
    <w:next w:val="25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5">
    <w:name w:val="样式 170 10 磅"/>
    <w:next w:val="25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6">
    <w:name w:val="样式 169 10 磅"/>
    <w:next w:val="25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7">
    <w:name w:val="样式 168 10 磅"/>
    <w:next w:val="25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8">
    <w:name w:val="样式 167 10 磅"/>
    <w:next w:val="25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9">
    <w:name w:val="样式 3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0">
    <w:name w:val="样式 3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1">
    <w:name w:val="样式 3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2">
    <w:name w:val="样式 40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3">
    <w:name w:val="样式 4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4">
    <w:name w:val="样式 4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5">
    <w:name w:val="样式 166 10 磅"/>
    <w:next w:val="25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6">
    <w:name w:val="样式 4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7">
    <w:name w:val="样式 165 10 磅"/>
    <w:next w:val="2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8">
    <w:name w:val="样式 164 10 磅"/>
    <w:next w:val="2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9">
    <w:name w:val="样式 163 10 磅"/>
    <w:next w:val="2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0">
    <w:name w:val="样式 162 10 磅"/>
    <w:next w:val="2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1">
    <w:name w:val="样式 161 10 磅"/>
    <w:next w:val="2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2">
    <w:name w:val="样式 160 10 磅"/>
    <w:next w:val="2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3">
    <w:name w:val="样式 159 10 磅"/>
    <w:next w:val="2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4">
    <w:name w:val="样式 157 10 磅"/>
    <w:next w:val="2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5">
    <w:name w:val="样式 156 10 磅"/>
    <w:next w:val="2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6">
    <w:name w:val="样式 155 10 磅"/>
    <w:next w:val="2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7">
    <w:name w:val="样式 154 10 磅"/>
    <w:next w:val="2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8">
    <w:name w:val="样式 153 10 磅"/>
    <w:next w:val="2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9">
    <w:name w:val="样式 152 10 磅"/>
    <w:next w:val="2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0">
    <w:name w:val="样式 151 10 磅"/>
    <w:next w:val="2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1">
    <w:name w:val="样式 47 10 磅"/>
    <w:next w:val="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2">
    <w:name w:val="样式 150 10 磅"/>
    <w:next w:val="2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3">
    <w:name w:val="样式 119 10 磅"/>
    <w:next w:val="2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4">
    <w:name w:val="样式 118 10 磅"/>
    <w:next w:val="2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5">
    <w:name w:val="样式 117 10 磅"/>
    <w:next w:val="2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6">
    <w:name w:val="样式 51 10 磅"/>
    <w:next w:val="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7">
    <w:name w:val="样式 52 10 磅"/>
    <w:next w:val="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8">
    <w:name w:val="样式 116 10 磅"/>
    <w:next w:val="2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9">
    <w:name w:val="样式 54 10 磅"/>
    <w:next w:val="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0">
    <w:name w:val="样式 115 10 磅"/>
    <w:next w:val="2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1">
    <w:name w:val="样式 114 10 磅"/>
    <w:next w:val="2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2">
    <w:name w:val="样式 56 10 磅"/>
    <w:next w:val="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3">
    <w:name w:val="样式 107 10 磅"/>
    <w:next w:val="2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4">
    <w:name w:val="样式 106 10 磅"/>
    <w:next w:val="2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5">
    <w:name w:val="样式 59 10 磅"/>
    <w:next w:val="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6">
    <w:name w:val="样式 60 10 磅"/>
    <w:next w:val="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7">
    <w:name w:val="样式 61 10 磅"/>
    <w:next w:val="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8">
    <w:name w:val="样式 105 10 磅"/>
    <w:next w:val="2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9">
    <w:name w:val="样式 104 10 磅"/>
    <w:next w:val="2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0">
    <w:name w:val="样式 103 10 磅"/>
    <w:next w:val="2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1">
    <w:name w:val="样式 102 10 磅"/>
    <w:next w:val="2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2">
    <w:name w:val="样式 66 10 磅"/>
    <w:next w:val="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3">
    <w:name w:val="样式 69 10 磅"/>
    <w:next w:val="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4">
    <w:name w:val="样式 70 10 磅"/>
    <w:next w:val="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5">
    <w:name w:val="样式 71 10 磅"/>
    <w:next w:val="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6">
    <w:name w:val="样式 72 10 磅"/>
    <w:next w:val="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7">
    <w:name w:val="样式 65 10 磅"/>
    <w:next w:val="2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8">
    <w:name w:val="样式 73 10 磅"/>
    <w:next w:val="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9">
    <w:name w:val="样式 74 10 磅"/>
    <w:next w:val="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0">
    <w:name w:val="样式 75 10 磅"/>
    <w:next w:val="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1">
    <w:name w:val="样式 76 10 磅"/>
    <w:next w:val="7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2">
    <w:name w:val="样式 77 10 磅"/>
    <w:next w:val="8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3">
    <w:name w:val="样式 78 10 磅"/>
    <w:next w:val="8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4">
    <w:name w:val="样式 79 10 磅"/>
    <w:next w:val="8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5">
    <w:name w:val="样式 80 10 磅"/>
    <w:next w:val="8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6">
    <w:name w:val="样式 81 10 磅"/>
    <w:next w:val="8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7">
    <w:name w:val="样式 82 10 磅"/>
    <w:next w:val="8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8">
    <w:name w:val="样式 83 10 磅"/>
    <w:next w:val="8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9">
    <w:name w:val="样式 84 10 磅"/>
    <w:next w:val="8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0">
    <w:name w:val="样式 85 10 磅"/>
    <w:next w:val="8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1">
    <w:name w:val="样式 86 10 磅"/>
    <w:next w:val="8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2">
    <w:name w:val="样式 87 10 磅"/>
    <w:next w:val="9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3">
    <w:name w:val="样式 88 10 磅"/>
    <w:next w:val="9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4">
    <w:name w:val="样式 89 10 磅"/>
    <w:next w:val="9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5">
    <w:name w:val="样式 90 10 磅"/>
    <w:next w:val="9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6">
    <w:name w:val="样式 91 10 磅"/>
    <w:next w:val="9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7">
    <w:name w:val="样式 92 10 磅"/>
    <w:next w:val="9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8">
    <w:name w:val="样式 93 10 磅"/>
    <w:next w:val="9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9">
    <w:name w:val="样式 94 10 磅"/>
    <w:next w:val="9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0">
    <w:name w:val="样式 95 10 磅"/>
    <w:next w:val="9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1">
    <w:name w:val="样式 96 10 磅"/>
    <w:next w:val="9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2">
    <w:name w:val="样式 97 10 磅"/>
    <w:next w:val="10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3">
    <w:name w:val="样式 98 10 磅"/>
    <w:next w:val="10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4">
    <w:name w:val="样式 99 10 磅"/>
    <w:next w:val="10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5">
    <w:name w:val="样式 100 10 磅"/>
    <w:next w:val="10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6">
    <w:name w:val="样式 101 10 磅"/>
    <w:next w:val="10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7">
    <w:name w:val="样式 108 10 磅"/>
    <w:next w:val="10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8">
    <w:name w:val="样式 109 10 磅"/>
    <w:next w:val="11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9">
    <w:name w:val="样式 110 10 磅"/>
    <w:next w:val="11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0">
    <w:name w:val="样式 111 10 磅"/>
    <w:next w:val="11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1">
    <w:name w:val="样式 112 10 磅"/>
    <w:next w:val="11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2">
    <w:name w:val="样式 113 10 磅"/>
    <w:next w:val="11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3">
    <w:name w:val="样式 120 10 磅"/>
    <w:next w:val="12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4">
    <w:name w:val="样式 121 10 磅"/>
    <w:next w:val="12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5">
    <w:name w:val="样式 122 10 磅"/>
    <w:next w:val="12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6">
    <w:name w:val="样式 123 10 磅"/>
    <w:next w:val="1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7">
    <w:name w:val="样式 124 10 磅"/>
    <w:next w:val="1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8">
    <w:name w:val="样式 125 10 磅"/>
    <w:next w:val="1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9">
    <w:name w:val="样式 126 10 磅"/>
    <w:next w:val="1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0">
    <w:name w:val="样式 127 10 磅"/>
    <w:next w:val="1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1">
    <w:name w:val="样式 128 10 磅"/>
    <w:next w:val="1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2">
    <w:name w:val="样式 129 10 磅"/>
    <w:next w:val="1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3">
    <w:name w:val="样式 130 10 磅"/>
    <w:next w:val="1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4">
    <w:name w:val="样式 131 10 磅"/>
    <w:next w:val="1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5">
    <w:name w:val="样式 132 10 磅"/>
    <w:next w:val="1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6">
    <w:name w:val="样式 133 10 磅"/>
    <w:next w:val="1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7">
    <w:name w:val="样式 134 10 磅"/>
    <w:next w:val="1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8">
    <w:name w:val="样式 135 10 磅"/>
    <w:next w:val="1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9">
    <w:name w:val="样式 136 10 磅"/>
    <w:next w:val="1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0">
    <w:name w:val="样式 137 10 磅"/>
    <w:next w:val="1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1">
    <w:name w:val="样式 138 10 磅"/>
    <w:next w:val="1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2">
    <w:name w:val="样式 139 10 磅"/>
    <w:next w:val="1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3">
    <w:name w:val="样式 140 10 磅"/>
    <w:next w:val="1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4">
    <w:name w:val="样式 141 10 磅"/>
    <w:next w:val="1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5">
    <w:name w:val="样式 142 10 磅"/>
    <w:next w:val="1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6">
    <w:name w:val="样式 143 10 磅"/>
    <w:next w:val="1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7">
    <w:name w:val="样式 144 10 磅"/>
    <w:next w:val="1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8">
    <w:name w:val="样式 145 10 磅"/>
    <w:next w:val="1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9">
    <w:name w:val="样式 146 10 磅"/>
    <w:next w:val="1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0">
    <w:name w:val="样式 147 10 磅"/>
    <w:next w:val="1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1">
    <w:name w:val="样式 148 10 磅"/>
    <w:next w:val="1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2">
    <w:name w:val="样式 149 10 磅"/>
    <w:next w:val="1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3">
    <w:name w:val="样式 30 三号"/>
    <w:next w:val="10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4">
    <w:name w:val="样式 31 三号"/>
    <w:next w:val="10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5">
    <w:name w:val="样式 32 三号"/>
    <w:next w:val="10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6">
    <w:name w:val="样式 33 三号"/>
    <w:next w:val="11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7">
    <w:name w:val="样式 34 三号"/>
    <w:next w:val="11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8">
    <w:name w:val="样式 35 三号"/>
    <w:next w:val="11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9">
    <w:name w:val="样式 36 三号"/>
    <w:next w:val="11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0">
    <w:name w:val="样式 37 三号"/>
    <w:next w:val="11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1">
    <w:name w:val="样式 38 三号"/>
    <w:next w:val="11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2">
    <w:name w:val="样式 39 三号"/>
    <w:next w:val="11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3">
    <w:name w:val="样式 40 三号"/>
    <w:next w:val="11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4">
    <w:name w:val="样式 41 三号"/>
    <w:next w:val="11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5">
    <w:name w:val="样式 42 三号"/>
    <w:next w:val="11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6">
    <w:name w:val="样式 43 三号"/>
    <w:next w:val="12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7">
    <w:name w:val="样式 44 三号"/>
    <w:next w:val="12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8">
    <w:name w:val="样式 45 三号"/>
    <w:next w:val="12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9">
    <w:name w:val="样式 46 三号"/>
    <w:next w:val="12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0">
    <w:name w:val="样式 47 三号"/>
    <w:next w:val="12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1">
    <w:name w:val="样式 48 三号"/>
    <w:next w:val="10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2">
    <w:name w:val="样式 49 三号"/>
    <w:next w:val="10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3">
    <w:name w:val="样式 50 三号"/>
    <w:next w:val="10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4">
    <w:name w:val="样式 51 三号"/>
    <w:next w:val="10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5">
    <w:name w:val="样式 52 三号"/>
    <w:next w:val="10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6">
    <w:name w:val="样式 53 三号"/>
    <w:next w:val="10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7">
    <w:name w:val="样式 54 三号"/>
    <w:next w:val="10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8">
    <w:name w:val="样式 55 三号"/>
    <w:next w:val="9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9">
    <w:name w:val="样式 56 三号"/>
    <w:next w:val="9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0">
    <w:name w:val="样式 57 三号"/>
    <w:next w:val="9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1">
    <w:name w:val="样式 58 三号"/>
    <w:next w:val="9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2">
    <w:name w:val="样式 59 三号"/>
    <w:next w:val="9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3">
    <w:name w:val="样式 60 三号"/>
    <w:next w:val="9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4">
    <w:name w:val="样式 61 三号"/>
    <w:next w:val="9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5">
    <w:name w:val="样式 62 三号"/>
    <w:next w:val="9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6">
    <w:name w:val="样式 63 三号"/>
    <w:next w:val="9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7">
    <w:name w:val="样式 64 三号"/>
    <w:next w:val="9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8">
    <w:name w:val="样式 65 三号"/>
    <w:next w:val="8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9">
    <w:name w:val="样式 66 三号"/>
    <w:next w:val="8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0">
    <w:name w:val="样式 67 三号"/>
    <w:next w:val="8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1">
    <w:name w:val="样式 68 三号"/>
    <w:next w:val="8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2">
    <w:name w:val="样式 69 三号"/>
    <w:next w:val="8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3">
    <w:name w:val="样式 70 三号"/>
    <w:next w:val="8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4">
    <w:name w:val="样式 71 三号"/>
    <w:next w:val="8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5">
    <w:name w:val="样式 57 10 磅"/>
    <w:next w:val="8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6">
    <w:name w:val="样式 58 10 磅"/>
    <w:next w:val="8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7">
    <w:name w:val="样式 4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8">
    <w:name w:val="样式 3 10 磅1"/>
    <w:next w:val="2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9">
    <w:name w:val="样式 45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0">
    <w:name w:val="样式 46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1">
    <w:name w:val="样式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2">
    <w:name w:val="样式 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3">
    <w:name w:val="样式 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4">
    <w:name w:val="样式 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5">
    <w:name w:val="样式 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6">
    <w:name w:val="样式 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7">
    <w:name w:val="样式 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8">
    <w:name w:val="样式 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9">
    <w:name w:val="样式 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0">
    <w:name w:val="样式 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1">
    <w:name w:val="样式 1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1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3">
    <w:name w:val="样式 1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4">
    <w:name w:val="样式 1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5">
    <w:name w:val="样式 1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6">
    <w:name w:val="样式 1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7">
    <w:name w:val="样式 1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8">
    <w:name w:val="样式 1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9">
    <w:name w:val="样式 1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0">
    <w:name w:val="样式 1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1">
    <w:name w:val="样式 2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2">
    <w:name w:val="样式 2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3">
    <w:name w:val="样式 2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4">
    <w:name w:val="样式 2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5">
    <w:name w:val="样式 2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6">
    <w:name w:val="样式 2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7">
    <w:name w:val="样式 2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8">
    <w:name w:val="样式 2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9">
    <w:name w:val="样式 2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0">
    <w:name w:val="样式 2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1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2">
    <w:name w:val="样式 7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3">
    <w:name w:val="样式 7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4">
    <w:name w:val="样式 7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5">
    <w:name w:val="样式 7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6">
    <w:name w:val="样式 7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7">
    <w:name w:val="样式 7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8">
    <w:name w:val="样式 7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9">
    <w:name w:val="样式 7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0">
    <w:name w:val="样式 8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1">
    <w:name w:val="样式 8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2">
    <w:name w:val="样式 8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3">
    <w:name w:val="样式 8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4">
    <w:name w:val="样式 8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5">
    <w:name w:val="样式 8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6">
    <w:name w:val="样式 8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7">
    <w:name w:val="样式 8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8">
    <w:name w:val="样式 8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9">
    <w:name w:val="样式 8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0">
    <w:name w:val="样式 9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1">
    <w:name w:val="样式 9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2">
    <w:name w:val="样式 9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3">
    <w:name w:val="样式 9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4">
    <w:name w:val="样式 9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5">
    <w:name w:val="样式 9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6">
    <w:name w:val="样式 9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7">
    <w:name w:val="样式 9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8">
    <w:name w:val="样式 9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9">
    <w:name w:val="样式 9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0">
    <w:name w:val="样式 10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1">
    <w:name w:val="样式 10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2">
    <w:name w:val="样式 10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3">
    <w:name w:val="样式 10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4">
    <w:name w:val="样式 10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5">
    <w:name w:val="样式 10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6">
    <w:name w:val="样式 10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7">
    <w:name w:val="样式 10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8">
    <w:name w:val="样式 10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41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png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1423</TotalTime>
  <Application>Yozo_Office</Application>
  <Pages>1</Pages>
  <Words>25</Words>
  <Characters>27</Characters>
  <Lines>3</Lines>
  <Paragraphs>2</Paragraphs>
  <CharactersWithSpaces>27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海关政务服务事项办事指南</dc:title>
  <dc:creator>12</dc:creator>
  <cp:lastModifiedBy>娜日斯</cp:lastModifiedBy>
  <cp:revision>6</cp:revision>
  <dcterms:created xsi:type="dcterms:W3CDTF">2020-08-27T04:09:00Z</dcterms:created>
  <dcterms:modified xsi:type="dcterms:W3CDTF">2021-08-17T03:21:45Z</dcterms:modified>
</cp:coreProperties>
</file>