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ind w:left="0"/>
        <w:rPr>
          <w:rFonts w:ascii="方正黑体_GBK" w:eastAsia="方正黑体_GBK" w:cs="方正楷体_GBK" w:hint="eastAsia"/>
          <w:sz w:val="32"/>
          <w:szCs w:val="32"/>
        </w:rPr>
      </w:pPr>
      <w:r>
        <w:rPr>
          <w:rFonts w:ascii="方正黑体_GBK" w:eastAsia="方正黑体_GBK" w:cs="方正楷体_GBK" w:hint="eastAsia"/>
          <w:sz w:val="32"/>
          <w:szCs w:val="32"/>
        </w:rPr>
        <w:t>附件</w:t>
      </w:r>
      <w:bookmarkStart w:id="0" w:name="_GoBack"/>
      <w:bookmarkEnd w:id="0"/>
      <w:r>
        <w:rPr>
          <w:rFonts w:ascii="方正黑体_GBK" w:eastAsia="方正黑体_GBK" w:cs="方正楷体_GBK"/>
          <w:sz w:val="32"/>
          <w:szCs w:val="32"/>
        </w:rPr>
        <w:t>1</w:t>
      </w:r>
      <w:r>
        <w:rPr>
          <w:rFonts w:ascii="方正黑体_GBK" w:eastAsia="方正黑体_GBK" w:cs="方正楷体_GBK" w:hint="eastAsia"/>
          <w:sz w:val="32"/>
          <w:szCs w:val="32"/>
        </w:rPr>
        <w:t>：</w:t>
      </w:r>
    </w:p>
    <w:p>
      <w:pPr>
        <w:spacing w:line="560" w:lineRule="exact"/>
        <w:ind w:left="0"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《中华人民共和国</w:t>
      </w:r>
      <w:r>
        <w:rPr>
          <w:rFonts w:eastAsia="方正仿宋_GBK"/>
          <w:sz w:val="32"/>
          <w:szCs w:val="32"/>
        </w:rPr>
        <w:t>XXX</w:t>
      </w:r>
      <w:r>
        <w:rPr>
          <w:rFonts w:eastAsia="方正仿宋_GBK" w:cs="方正仿宋_GBK" w:hint="eastAsia"/>
          <w:sz w:val="32"/>
          <w:szCs w:val="32"/>
        </w:rPr>
        <w:t>海关准予行政许可决定书》</w:t>
      </w:r>
    </w:p>
    <w:p>
      <w:pPr>
        <w:spacing w:line="560" w:lineRule="exact"/>
        <w:ind w:firstLineChars="200" w:firstLine="420"/>
        <w:rPr>
          <w:rFonts w:eastAsia="方正仿宋_GBK"/>
          <w:sz w:val="32"/>
          <w:szCs w:val="32"/>
        </w:rPr>
      </w:pPr>
      <w:r>
        <w:drawing>
          <wp:anchor distT="0" distB="0" distL="85722" distR="85722" simplePos="0" relativeHeight="10" behindDoc="0" locked="0" layoutInCell="1" hidden="0" allowOverlap="1">
            <wp:simplePos x="0" y="0"/>
            <wp:positionH relativeFrom="column">
              <wp:posOffset>130175</wp:posOffset>
            </wp:positionH>
            <wp:positionV relativeFrom="paragraph">
              <wp:posOffset>79374</wp:posOffset>
            </wp:positionV>
            <wp:extent cx="5274310" cy="7416800"/>
            <wp:effectExtent l="0" t="0" r="0" b="0"/>
            <wp:wrapTight wrapText="bothSides">
              <wp:wrapPolygon>
                <wp:start x="-26" y="0"/>
                <wp:lineTo x="-26" y="21581"/>
                <wp:lineTo x="21583" y="21581"/>
                <wp:lineTo x="21583" y="0"/>
                <wp:lineTo x="-26" y="0"/>
              </wp:wrapPolygon>
            </wp:wrapTight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310" cy="7416800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variable"/>
    <w:sig w:usb0="E0002AFF" w:usb1="C0007843" w:usb2="00000009" w:usb3="00000000" w:csb0="000001F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FFFFF89"/>
    <w:multiLevelType w:val="singleLevel"/>
    <w:tmpl w:val="00000000"/>
    <w:lvl w:ilvl="0">
      <w:start w:val="1"/>
      <w:numFmt w:val="bullet"/>
      <w:lvlRestart w:val="0"/>
      <w:pStyle w:val="48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987689E3"/>
    <w:multiLevelType w:val="singleLevel"/>
    <w:tmpl w:val="00000000"/>
    <w:lvl w:ilvl="0">
      <w:start w:val="1"/>
      <w:numFmt w:val="decimal"/>
      <w:lvlRestart w:val="0"/>
      <w:pStyle w:val="49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E998D3B9"/>
    <w:multiLevelType w:val="singleLevel"/>
    <w:tmpl w:val="00000000"/>
    <w:lvl w:ilvl="0">
      <w:start w:val="1"/>
      <w:numFmt w:val="bullet"/>
      <w:lvlRestart w:val="0"/>
      <w:pStyle w:val="54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3">
    <w:nsid w:val="1871641C"/>
    <w:multiLevelType w:val="singleLevel"/>
    <w:tmpl w:val="00000000"/>
    <w:lvl w:ilvl="0">
      <w:start w:val="1"/>
      <w:numFmt w:val="bullet"/>
      <w:lvlRestart w:val="0"/>
      <w:pStyle w:val="55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>
    <w:nsid w:val="0E64D4C3"/>
    <w:multiLevelType w:val="singleLevel"/>
    <w:tmpl w:val="00000000"/>
    <w:lvl w:ilvl="0">
      <w:start w:val="1"/>
      <w:numFmt w:val="bullet"/>
      <w:lvlRestart w:val="0"/>
      <w:pStyle w:val="56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5">
    <w:nsid w:val="7733516F"/>
    <w:multiLevelType w:val="singleLevel"/>
    <w:tmpl w:val="00000000"/>
    <w:lvl w:ilvl="0">
      <w:start w:val="1"/>
      <w:numFmt w:val="bullet"/>
      <w:lvlRestart w:val="0"/>
      <w:pStyle w:val="57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91BC46CF"/>
    <w:multiLevelType w:val="singleLevel"/>
    <w:tmpl w:val="00000000"/>
    <w:lvl w:ilvl="0">
      <w:start w:val="1"/>
      <w:numFmt w:val="decimal"/>
      <w:lvlRestart w:val="0"/>
      <w:pStyle w:val="58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7">
    <w:nsid w:val="2CA6570E"/>
    <w:multiLevelType w:val="singleLevel"/>
    <w:tmpl w:val="00000000"/>
    <w:lvl w:ilvl="0">
      <w:start w:val="1"/>
      <w:numFmt w:val="decimal"/>
      <w:lvlRestart w:val="0"/>
      <w:pStyle w:val="59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8">
    <w:nsid w:val="79A30660"/>
    <w:multiLevelType w:val="singleLevel"/>
    <w:tmpl w:val="00000000"/>
    <w:lvl w:ilvl="0">
      <w:start w:val="1"/>
      <w:numFmt w:val="decimal"/>
      <w:lvlRestart w:val="0"/>
      <w:pStyle w:val="60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9">
    <w:nsid w:val="0FFFFF7C"/>
    <w:multiLevelType w:val="singleLevel"/>
    <w:tmpl w:val="00000000"/>
    <w:lvl w:ilvl="0">
      <w:start w:val="1"/>
      <w:numFmt w:val="decimal"/>
      <w:lvlRestart w:val="0"/>
      <w:pStyle w:val="61"/>
      <w:lvlText w:val="%1."/>
      <w:lvlJc w:val="left"/>
      <w:pPr>
        <w:tabs>
          <w:tab w:val="num" w:pos="2040"/>
        </w:tabs>
        <w:ind w:left="20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1">
    <w:name w:val="heading 1"/>
    <w:basedOn w:val="15"/>
    <w:autoRedefine/>
    <w:next w:val="16"/>
    <w:pPr>
      <w:keepNext/>
      <w:keepLines/>
      <w:widowControl/>
      <w:spacing w:before="340" w:after="330" w:line="578" w:lineRule="atLeast"/>
      <w:outlineLvl w:val="0"/>
    </w:pPr>
    <w:rPr>
      <w:rFonts w:eastAsia="Times New Roman"/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/>
      <w:spacing w:before="260" w:after="260" w:line="415" w:lineRule="auto"/>
      <w:jc w:val="left"/>
      <w:outlineLvl w:val="1"/>
    </w:pPr>
    <w:rPr>
      <w:rFonts w:ascii="等线 Light" w:eastAsia="等线 Light" w:cs="等线 Light"/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Title"/>
    <w:basedOn w:val="0"/>
    <w:autoRedefine/>
    <w:next w:val="0"/>
    <w:pPr>
      <w:widowControl/>
      <w:spacing w:before="240" w:after="60" w:line="560" w:lineRule="exact"/>
      <w:jc w:val="center"/>
      <w:outlineLvl w:val="0"/>
    </w:pPr>
    <w:rPr>
      <w:rFonts w:ascii="等线 Light" w:eastAsia="方正黑体_GBK" w:cs="等线 Light" w:hAnsi="等线 Light"/>
      <w:spacing w:val="-4"/>
      <w:sz w:val="32"/>
      <w:szCs w:val="32"/>
    </w:rPr>
  </w:style>
  <w:style w:type="paragraph" w:customStyle="1" w:styleId="16">
    <w:name w:val="正文仿宋"/>
    <w:basedOn w:val="0"/>
    <w:autoRedefine/>
    <w:pPr>
      <w:widowControl/>
      <w:spacing w:line="560" w:lineRule="exact"/>
      <w:ind w:firstLineChars="196" w:firstLine="196"/>
      <w:jc w:val="left"/>
    </w:pPr>
    <w:rPr>
      <w:rFonts w:eastAsia="方正仿宋_GBK"/>
      <w:spacing w:val="-4"/>
      <w:sz w:val="32"/>
      <w:szCs w:val="32"/>
    </w:rPr>
  </w:style>
  <w:style w:type="paragraph" w:styleId="17">
    <w:name w:val="Subtitle"/>
    <w:basedOn w:val="2"/>
    <w:autoRedefine/>
    <w:next w:val="0"/>
    <w:pPr>
      <w:spacing w:before="240" w:after="60" w:line="312" w:lineRule="atLeast"/>
      <w:jc w:val="center"/>
    </w:pPr>
    <w:rPr>
      <w:rFonts w:eastAsia="方正楷体_GBK"/>
      <w:spacing w:val="-4"/>
      <w:kern w:val="28"/>
    </w:rPr>
  </w:style>
  <w:style w:type="paragraph" w:styleId="18">
    <w:name w:val="header"/>
    <w:basedOn w:val="0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eastAsia="方正仿宋_GBK"/>
      <w:sz w:val="18"/>
      <w:szCs w:val="18"/>
    </w:rPr>
  </w:style>
  <w:style w:type="paragraph" w:styleId="19">
    <w:name w:val="footer"/>
    <w:basedOn w:val="0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eastAsia="方正仿宋_GBK"/>
      <w:sz w:val="18"/>
      <w:szCs w:val="18"/>
    </w:rPr>
  </w:style>
  <w:style w:type="character" w:styleId="20">
    <w:name w:val="Hyperlink"/>
    <w:basedOn w:val="10"/>
    <w:rPr>
      <w:color w:val="0000FF"/>
      <w:u w:val="single"/>
    </w:rPr>
  </w:style>
  <w:style w:type="character" w:customStyle="1" w:styleId="21">
    <w:name w:val="h-control-text-title1"/>
    <w:rPr>
      <w:rFonts w:ascii="宋体" w:eastAsia="宋体" w:cs="宋体"/>
      <w:b/>
      <w:bCs/>
      <w:sz w:val="24"/>
      <w:szCs w:val="24"/>
      <w:shd w:val="clear" w:color="auto" w:fill="auto"/>
    </w:rPr>
  </w:style>
  <w:style w:type="paragraph" w:styleId="22">
    <w:name w:val="annotation text"/>
    <w:basedOn w:val="0"/>
    <w:pPr>
      <w:jc w:val="left"/>
    </w:pPr>
  </w:style>
  <w:style w:type="paragraph" w:customStyle="1" w:styleId="23">
    <w:name w:val="样式 158 10 磅"/>
    <w:next w:val="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">
    <w:name w:val="样式 1 10 磅1"/>
    <w:next w:val="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25">
    <w:name w:val="toc 7"/>
    <w:basedOn w:val="0"/>
    <w:autoRedefine/>
    <w:next w:val="0"/>
    <w:pPr>
      <w:ind w:left="2520"/>
      <w:jc w:val="left"/>
    </w:pPr>
    <w:rPr>
      <w:rFonts w:ascii="Calibri" w:cs="Calibri" w:hAnsi="Calibri"/>
    </w:rPr>
  </w:style>
  <w:style w:type="paragraph" w:styleId="26">
    <w:name w:val="index 6"/>
    <w:basedOn w:val="0"/>
    <w:autoRedefine/>
    <w:next w:val="0"/>
    <w:pPr>
      <w:ind w:leftChars="1000" w:left="1000"/>
    </w:pPr>
  </w:style>
  <w:style w:type="paragraph" w:customStyle="1" w:styleId="27">
    <w:name w:val="样式 1 10 磅"/>
    <w:next w:val="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">
    <w:name w:val="样式 30 10 磅"/>
    <w:next w:val="29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styleId="29">
    <w:name w:val="toc 3"/>
    <w:basedOn w:val="0"/>
    <w:autoRedefine/>
    <w:next w:val="0"/>
    <w:pPr>
      <w:ind w:leftChars="400" w:left="400"/>
    </w:pPr>
  </w:style>
  <w:style w:type="paragraph" w:customStyle="1" w:styleId="30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1">
    <w:name w:val="样式 2 10 磅"/>
    <w:next w:val="1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2">
    <w:name w:val="样式 3 10 磅"/>
    <w:next w:val="23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">
    <w:name w:val="样式 4 10 磅"/>
    <w:next w:val="1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4">
    <w:name w:val="样式 5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5">
    <w:name w:val="样式 6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6">
    <w:name w:val="样式 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7">
    <w:name w:val="样式 8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8">
    <w:name w:val="样式 9 10 磅"/>
    <w:next w:val="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9">
    <w:name w:val="样式 10 10 磅"/>
    <w:next w:val="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0">
    <w:name w:val="样式 11 10 磅"/>
    <w:next w:val="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1">
    <w:name w:val="样式 12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styleId="42">
    <w:name w:val="Balloon Text"/>
    <w:basedOn w:val="0"/>
    <w:rPr>
      <w:sz w:val="18"/>
      <w:szCs w:val="18"/>
    </w:rPr>
  </w:style>
  <w:style w:type="paragraph" w:styleId="43">
    <w:name w:val="Document Map"/>
    <w:basedOn w:val="0"/>
    <w:pPr>
      <w:shd w:val="clear" w:color="auto" w:fill="000080"/>
    </w:pPr>
  </w:style>
  <w:style w:type="paragraph" w:styleId="44">
    <w:name w:val="Plain Text"/>
    <w:basedOn w:val="0"/>
    <w:rPr>
      <w:rFonts w:ascii="Courier New" w:cs="Courier New" w:hAnsi="Courier New"/>
    </w:rPr>
  </w:style>
  <w:style w:type="paragraph" w:customStyle="1" w:styleId="45">
    <w:name w:val="样式 1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6">
    <w:name w:val="样式 14 10 磅"/>
    <w:next w:val="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7">
    <w:name w:val="样式 6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8">
    <w:name w:val="样式 6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49">
    <w:name w:val="index 1"/>
    <w:basedOn w:val="0"/>
    <w:autoRedefine/>
    <w:next w:val="0"/>
  </w:style>
  <w:style w:type="paragraph" w:styleId="50">
    <w:name w:val="index heading"/>
    <w:basedOn w:val="0"/>
    <w:rPr>
      <w:rFonts w:ascii="Arial" w:cs="Arial" w:hAnsi="Arial"/>
      <w:b/>
      <w:bCs/>
    </w:rPr>
  </w:style>
  <w:style w:type="paragraph" w:styleId="51">
    <w:name w:val="table of figures"/>
    <w:basedOn w:val="0"/>
    <w:next w:val="0"/>
  </w:style>
  <w:style w:type="paragraph" w:styleId="52">
    <w:name w:val="envelope address"/>
    <w:basedOn w:val="0"/>
    <w:pPr>
      <w:snapToGrid w:val="0"/>
      <w:ind w:left="2880"/>
    </w:pPr>
    <w:rPr>
      <w:rFonts w:ascii="Arial" w:cs="Arial" w:hAnsi="Arial"/>
      <w:sz w:val="24"/>
      <w:szCs w:val="24"/>
    </w:rPr>
  </w:style>
  <w:style w:type="paragraph" w:customStyle="1" w:styleId="53">
    <w:name w:val="样式 15 10 磅"/>
    <w:next w:val="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4">
    <w:name w:val="样式 1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5">
    <w:name w:val="样式 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6">
    <w:name w:val="样式 18 10 磅"/>
    <w:next w:val="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7">
    <w:name w:val="样式 19 10 磅"/>
    <w:next w:val="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8">
    <w:name w:val="样式 20 10 磅"/>
    <w:next w:val="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9">
    <w:name w:val="样式 21 10 磅"/>
    <w:next w:val="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0">
    <w:name w:val="样式 22 10 磅"/>
    <w:pPr>
      <w:widowControl w:val="0"/>
      <w:ind w:leftChars="400" w:left="40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1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2">
    <w:name w:val="样式 2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63">
    <w:name w:val="toc 1"/>
    <w:basedOn w:val="0"/>
    <w:autoRedefine/>
    <w:next w:val="0"/>
  </w:style>
  <w:style w:type="paragraph" w:styleId="64">
    <w:name w:val="toc 2"/>
    <w:basedOn w:val="0"/>
    <w:autoRedefine/>
    <w:next w:val="0"/>
    <w:pPr>
      <w:ind w:left="420"/>
    </w:pPr>
  </w:style>
  <w:style w:type="paragraph" w:styleId="65">
    <w:name w:val="toc 5"/>
    <w:basedOn w:val="0"/>
    <w:autoRedefine/>
    <w:next w:val="0"/>
    <w:pPr>
      <w:ind w:left="1680"/>
    </w:pPr>
  </w:style>
  <w:style w:type="paragraph" w:styleId="66">
    <w:name w:val="toc 8"/>
    <w:basedOn w:val="0"/>
    <w:autoRedefine/>
    <w:next w:val="0"/>
    <w:pPr>
      <w:ind w:left="2940"/>
    </w:pPr>
  </w:style>
  <w:style w:type="paragraph" w:styleId="67">
    <w:name w:val="Normal Indent"/>
    <w:basedOn w:val="0"/>
    <w:pPr>
      <w:ind w:firstLine="420"/>
    </w:pPr>
  </w:style>
  <w:style w:type="paragraph" w:styleId="68">
    <w:name w:val="footnote text"/>
    <w:basedOn w:val="0"/>
    <w:pPr>
      <w:snapToGrid w:val="0"/>
      <w:jc w:val="left"/>
    </w:pPr>
    <w:rPr>
      <w:sz w:val="18"/>
    </w:rPr>
  </w:style>
  <w:style w:type="paragraph" w:styleId="69">
    <w:name w:val="caption"/>
    <w:basedOn w:val="0"/>
    <w:next w:val="0"/>
    <w:rPr>
      <w:rFonts w:ascii="Arial" w:eastAsia="黑体" w:hAnsi="Arial"/>
      <w:b/>
      <w:sz w:val="20"/>
    </w:rPr>
  </w:style>
  <w:style w:type="paragraph" w:styleId="70">
    <w:name w:val="envelope return"/>
    <w:basedOn w:val="0"/>
    <w:pPr>
      <w:snapToGrid w:val="0"/>
    </w:pPr>
    <w:rPr>
      <w:rFonts w:ascii="Arial" w:hAnsi="Arial"/>
    </w:rPr>
  </w:style>
  <w:style w:type="character" w:styleId="71">
    <w:name w:val="endnote reference"/>
    <w:basedOn w:val="10"/>
    <w:rPr>
      <w:vertAlign w:val="superscript"/>
    </w:rPr>
  </w:style>
  <w:style w:type="paragraph" w:styleId="72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left"/>
    </w:pPr>
    <w:rPr>
      <w:rFonts w:ascii="Courier New" w:eastAsia="宋体" w:cs="Times New Roman" w:hAnsi="Courier New"/>
      <w:sz w:val="24"/>
      <w:lang w:val="en-US" w:eastAsia="zh-CN" w:bidi="ar-SA"/>
    </w:rPr>
  </w:style>
  <w:style w:type="paragraph" w:styleId="73">
    <w:name w:val="toa heading"/>
    <w:basedOn w:val="0"/>
    <w:next w:val="0"/>
    <w:pPr>
      <w:spacing w:before="120"/>
    </w:pPr>
    <w:rPr>
      <w:rFonts w:ascii="Arial" w:hAnsi="Arial"/>
      <w:sz w:val="24"/>
    </w:rPr>
  </w:style>
  <w:style w:type="paragraph" w:styleId="74">
    <w:name w:val="List"/>
    <w:basedOn w:val="0"/>
    <w:pPr>
      <w:ind w:left="420" w:hanging="420"/>
    </w:pPr>
  </w:style>
  <w:style w:type="paragraph" w:styleId="75">
    <w:name w:val="List Bullet"/>
    <w:basedOn w:val="0"/>
    <w:pPr>
      <w:numPr>
        <w:ilvl w:val="0"/>
        <w:numId w:val="1"/>
      </w:numPr>
    </w:pPr>
  </w:style>
  <w:style w:type="paragraph" w:styleId="76">
    <w:name w:val="List Number"/>
    <w:basedOn w:val="0"/>
    <w:pPr>
      <w:numPr>
        <w:ilvl w:val="0"/>
        <w:numId w:val="2"/>
      </w:numPr>
    </w:pPr>
  </w:style>
  <w:style w:type="paragraph" w:styleId="77">
    <w:name w:val="List 2"/>
    <w:basedOn w:val="0"/>
    <w:pPr>
      <w:ind w:left="840" w:hanging="420"/>
    </w:pPr>
  </w:style>
  <w:style w:type="paragraph" w:styleId="78">
    <w:name w:val="List 3"/>
    <w:basedOn w:val="0"/>
    <w:pPr>
      <w:ind w:left="1260" w:hanging="420"/>
    </w:pPr>
  </w:style>
  <w:style w:type="paragraph" w:styleId="79">
    <w:name w:val="List 4"/>
    <w:basedOn w:val="0"/>
    <w:pPr>
      <w:ind w:left="1680" w:hanging="420"/>
    </w:pPr>
  </w:style>
  <w:style w:type="paragraph" w:styleId="80">
    <w:name w:val="List 5"/>
    <w:basedOn w:val="0"/>
    <w:pPr>
      <w:ind w:left="2100" w:hanging="420"/>
    </w:pPr>
  </w:style>
  <w:style w:type="paragraph" w:styleId="81">
    <w:name w:val="List Bullet 2"/>
    <w:basedOn w:val="0"/>
    <w:pPr>
      <w:numPr>
        <w:ilvl w:val="0"/>
        <w:numId w:val="3"/>
      </w:numPr>
    </w:pPr>
  </w:style>
  <w:style w:type="paragraph" w:styleId="82">
    <w:name w:val="List Bullet 3"/>
    <w:basedOn w:val="0"/>
    <w:pPr>
      <w:numPr>
        <w:ilvl w:val="0"/>
        <w:numId w:val="4"/>
      </w:numPr>
    </w:pPr>
  </w:style>
  <w:style w:type="paragraph" w:styleId="83">
    <w:name w:val="List Bullet 4"/>
    <w:basedOn w:val="0"/>
    <w:pPr>
      <w:numPr>
        <w:ilvl w:val="0"/>
        <w:numId w:val="5"/>
      </w:numPr>
    </w:pPr>
  </w:style>
  <w:style w:type="paragraph" w:styleId="84">
    <w:name w:val="List Bullet 5"/>
    <w:basedOn w:val="0"/>
    <w:pPr>
      <w:numPr>
        <w:ilvl w:val="0"/>
        <w:numId w:val="6"/>
      </w:numPr>
    </w:pPr>
  </w:style>
  <w:style w:type="paragraph" w:styleId="85">
    <w:name w:val="List Number 2"/>
    <w:basedOn w:val="0"/>
    <w:pPr>
      <w:numPr>
        <w:ilvl w:val="0"/>
        <w:numId w:val="7"/>
      </w:numPr>
    </w:pPr>
  </w:style>
  <w:style w:type="paragraph" w:styleId="86">
    <w:name w:val="List Number 3"/>
    <w:basedOn w:val="0"/>
    <w:pPr>
      <w:numPr>
        <w:ilvl w:val="0"/>
        <w:numId w:val="8"/>
      </w:numPr>
    </w:pPr>
  </w:style>
  <w:style w:type="paragraph" w:styleId="87">
    <w:name w:val="List Number 4"/>
    <w:basedOn w:val="0"/>
    <w:pPr>
      <w:numPr>
        <w:ilvl w:val="0"/>
        <w:numId w:val="9"/>
      </w:numPr>
    </w:pPr>
  </w:style>
  <w:style w:type="paragraph" w:styleId="88">
    <w:name w:val="List Number 5"/>
    <w:basedOn w:val="0"/>
    <w:pPr>
      <w:numPr>
        <w:ilvl w:val="0"/>
        <w:numId w:val="10"/>
      </w:numPr>
    </w:pPr>
  </w:style>
  <w:style w:type="paragraph" w:styleId="89">
    <w:name w:val="Closing"/>
    <w:basedOn w:val="0"/>
    <w:pPr>
      <w:ind w:left="4320"/>
    </w:pPr>
  </w:style>
  <w:style w:type="paragraph" w:styleId="90">
    <w:name w:val="Signature"/>
    <w:basedOn w:val="0"/>
    <w:pPr>
      <w:ind w:left="4320"/>
    </w:pPr>
  </w:style>
  <w:style w:type="paragraph" w:styleId="91">
    <w:name w:val="Body Text"/>
    <w:basedOn w:val="0"/>
    <w:pPr>
      <w:spacing w:after="120"/>
    </w:pPr>
  </w:style>
  <w:style w:type="paragraph" w:styleId="92">
    <w:name w:val="Body Text Indent"/>
    <w:basedOn w:val="0"/>
    <w:pPr>
      <w:spacing w:after="120"/>
      <w:ind w:left="420"/>
    </w:pPr>
  </w:style>
  <w:style w:type="paragraph" w:styleId="93">
    <w:name w:val="List Continue"/>
    <w:basedOn w:val="0"/>
    <w:pPr>
      <w:spacing w:after="120"/>
      <w:ind w:left="420"/>
    </w:pPr>
  </w:style>
  <w:style w:type="paragraph" w:styleId="94">
    <w:name w:val="List Continue 2"/>
    <w:basedOn w:val="0"/>
    <w:pPr>
      <w:spacing w:after="120"/>
      <w:ind w:left="840"/>
    </w:pPr>
  </w:style>
  <w:style w:type="paragraph" w:styleId="95">
    <w:name w:val="List Continue 3"/>
    <w:basedOn w:val="0"/>
    <w:pPr>
      <w:spacing w:after="120"/>
      <w:ind w:left="1260"/>
    </w:pPr>
  </w:style>
  <w:style w:type="paragraph" w:styleId="96">
    <w:name w:val="List Continue 4"/>
    <w:basedOn w:val="0"/>
    <w:pPr>
      <w:spacing w:after="120"/>
      <w:ind w:left="1680"/>
    </w:pPr>
  </w:style>
  <w:style w:type="paragraph" w:styleId="97">
    <w:name w:val="List Continue 5"/>
    <w:basedOn w:val="0"/>
    <w:pPr>
      <w:spacing w:after="120"/>
      <w:ind w:left="2100"/>
    </w:pPr>
  </w:style>
  <w:style w:type="paragraph" w:styleId="98">
    <w:name w:val="Message Header"/>
    <w:basedOn w:val="0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2" w:color="auto" w:fill="auto"/>
      <w:ind w:leftChars="500" w:left="1000" w:hangingChars="500" w:hanging="500"/>
    </w:pPr>
    <w:rPr>
      <w:rFonts w:ascii="Arial" w:hAnsi="Arial"/>
      <w:sz w:val="24"/>
    </w:rPr>
  </w:style>
  <w:style w:type="paragraph" w:styleId="99">
    <w:name w:val="Salutation"/>
    <w:basedOn w:val="0"/>
    <w:next w:val="0"/>
  </w:style>
  <w:style w:type="paragraph" w:styleId="100">
    <w:name w:val="Date"/>
    <w:basedOn w:val="0"/>
    <w:next w:val="0"/>
    <w:pPr>
      <w:ind w:leftChars="2500" w:left="2500"/>
    </w:pPr>
  </w:style>
  <w:style w:type="paragraph" w:styleId="101">
    <w:name w:val="Body Text First Indent"/>
    <w:basedOn w:val="91"/>
    <w:pPr>
      <w:ind w:firstLine="420"/>
    </w:pPr>
  </w:style>
  <w:style w:type="paragraph" w:styleId="102">
    <w:name w:val="Body Text First Indent 2"/>
    <w:basedOn w:val="92"/>
    <w:pPr>
      <w:ind w:firstLine="420"/>
    </w:pPr>
  </w:style>
  <w:style w:type="paragraph" w:styleId="103">
    <w:name w:val="Note Heading"/>
    <w:basedOn w:val="0"/>
    <w:next w:val="0"/>
    <w:pPr>
      <w:jc w:val="center"/>
    </w:pPr>
  </w:style>
  <w:style w:type="paragraph" w:styleId="104">
    <w:name w:val="Body Text 2"/>
    <w:basedOn w:val="0"/>
    <w:pPr>
      <w:spacing w:after="120" w:line="480" w:lineRule="auto"/>
    </w:pPr>
  </w:style>
  <w:style w:type="paragraph" w:styleId="105">
    <w:name w:val="Body Text 3"/>
    <w:basedOn w:val="0"/>
    <w:pPr>
      <w:spacing w:after="120"/>
    </w:pPr>
    <w:rPr>
      <w:sz w:val="16"/>
    </w:rPr>
  </w:style>
  <w:style w:type="paragraph" w:styleId="106">
    <w:name w:val="Body Text Indent 2"/>
    <w:basedOn w:val="0"/>
    <w:pPr>
      <w:spacing w:after="120" w:line="480" w:lineRule="auto"/>
      <w:ind w:left="420"/>
    </w:pPr>
  </w:style>
  <w:style w:type="character" w:styleId="107">
    <w:name w:val="FollowedHyperlink"/>
    <w:basedOn w:val="10"/>
    <w:rPr>
      <w:color w:val="800080"/>
      <w:u w:val="single"/>
    </w:rPr>
  </w:style>
  <w:style w:type="character" w:styleId="108">
    <w:name w:val="Strong"/>
    <w:basedOn w:val="10"/>
    <w:rPr>
      <w:b/>
    </w:rPr>
  </w:style>
  <w:style w:type="character" w:styleId="109">
    <w:name w:val="Emphasis"/>
    <w:basedOn w:val="10"/>
    <w:rPr>
      <w:i/>
    </w:rPr>
  </w:style>
  <w:style w:type="paragraph" w:styleId="110">
    <w:name w:val="E-mail Signature"/>
    <w:basedOn w:val="0"/>
  </w:style>
  <w:style w:type="paragraph" w:styleId="111">
    <w:name w:val="Normal (Web)"/>
    <w:basedOn w:val="0"/>
    <w:rPr>
      <w:sz w:val="24"/>
    </w:rPr>
  </w:style>
  <w:style w:type="character" w:styleId="112">
    <w:name w:val="HTML Acronym"/>
    <w:basedOn w:val="10"/>
  </w:style>
  <w:style w:type="paragraph" w:styleId="113">
    <w:name w:val="HTML Address"/>
    <w:basedOn w:val="0"/>
    <w:rPr>
      <w:i/>
    </w:rPr>
  </w:style>
  <w:style w:type="character" w:styleId="114">
    <w:name w:val="HTML Cite"/>
    <w:basedOn w:val="10"/>
    <w:rPr>
      <w:i/>
    </w:rPr>
  </w:style>
  <w:style w:type="character" w:styleId="115">
    <w:name w:val="HTML Code"/>
    <w:basedOn w:val="10"/>
    <w:rPr>
      <w:rFonts w:ascii="Courier New" w:hAnsi="Courier New"/>
      <w:sz w:val="20"/>
    </w:rPr>
  </w:style>
  <w:style w:type="character" w:styleId="116">
    <w:name w:val="HTML Definition"/>
    <w:basedOn w:val="10"/>
    <w:rPr>
      <w:i/>
    </w:rPr>
  </w:style>
  <w:style w:type="character" w:styleId="117">
    <w:name w:val="HTML Keyboard"/>
    <w:basedOn w:val="10"/>
    <w:rPr>
      <w:rFonts w:ascii="Courier New" w:hAnsi="Courier New"/>
      <w:sz w:val="20"/>
    </w:rPr>
  </w:style>
  <w:style w:type="paragraph" w:styleId="118">
    <w:name w:val="HTML Preformatted"/>
    <w:basedOn w:val="0"/>
    <w:rPr>
      <w:rFonts w:ascii="Courier New" w:hAnsi="Courier New"/>
      <w:sz w:val="20"/>
    </w:rPr>
  </w:style>
  <w:style w:type="character" w:styleId="119">
    <w:name w:val="HTML Sample"/>
    <w:basedOn w:val="10"/>
    <w:rPr>
      <w:rFonts w:ascii="Courier New" w:hAnsi="Courier New"/>
    </w:rPr>
  </w:style>
  <w:style w:type="character" w:styleId="120">
    <w:name w:val="HTML Typewriter"/>
    <w:basedOn w:val="10"/>
    <w:rPr>
      <w:rFonts w:ascii="Courier New" w:hAnsi="Courier New"/>
      <w:sz w:val="20"/>
    </w:rPr>
  </w:style>
  <w:style w:type="character" w:styleId="121">
    <w:name w:val="HTML Variable"/>
    <w:basedOn w:val="10"/>
    <w:rPr>
      <w:i/>
    </w:rPr>
  </w:style>
  <w:style w:type="paragraph" w:styleId="122">
    <w:name w:val="annotation subject"/>
    <w:basedOn w:val="22"/>
    <w:next w:val="22"/>
    <w:rPr>
      <w:b/>
    </w:rPr>
  </w:style>
  <w:style w:type="paragraph" w:customStyle="1" w:styleId="123">
    <w:name w:val="正文文字"/>
    <w:basedOn w:val="0"/>
    <w:next w:val="0"/>
    <w:pPr>
      <w:spacing w:after="120"/>
    </w:pPr>
  </w:style>
  <w:style w:type="paragraph" w:customStyle="1" w:styleId="124">
    <w:name w:val="正文文字 1"/>
    <w:basedOn w:val="0"/>
    <w:autoRedefine/>
    <w:next w:val="0"/>
    <w:pPr>
      <w:ind w:left="240"/>
    </w:pPr>
    <w:rPr>
      <w:sz w:val="28"/>
    </w:rPr>
  </w:style>
  <w:style w:type="paragraph" w:customStyle="1" w:styleId="125">
    <w:name w:val="正文文字 2"/>
    <w:basedOn w:val="0"/>
    <w:autoRedefine/>
    <w:next w:val="0"/>
    <w:pPr>
      <w:ind w:left="240"/>
    </w:pPr>
    <w:rPr>
      <w:rFonts w:ascii="Arial" w:hAnsi="Arial"/>
      <w:sz w:val="28"/>
    </w:rPr>
  </w:style>
  <w:style w:type="paragraph" w:customStyle="1" w:styleId="126">
    <w:name w:val="正文文字 3"/>
    <w:basedOn w:val="0"/>
    <w:autoRedefine/>
    <w:next w:val="0"/>
    <w:pPr>
      <w:ind w:left="240"/>
    </w:pPr>
    <w:rPr>
      <w:sz w:val="28"/>
    </w:rPr>
  </w:style>
  <w:style w:type="paragraph" w:customStyle="1" w:styleId="127">
    <w:name w:val="正文文字 4"/>
    <w:basedOn w:val="0"/>
    <w:autoRedefine/>
    <w:next w:val="0"/>
    <w:pPr>
      <w:ind w:left="240"/>
    </w:pPr>
    <w:rPr>
      <w:sz w:val="24"/>
    </w:rPr>
  </w:style>
  <w:style w:type="paragraph" w:customStyle="1" w:styleId="128">
    <w:name w:val="正文文字 5"/>
    <w:basedOn w:val="0"/>
    <w:autoRedefine/>
    <w:next w:val="0"/>
    <w:pPr>
      <w:ind w:left="240"/>
    </w:pPr>
    <w:rPr>
      <w:sz w:val="24"/>
    </w:rPr>
  </w:style>
  <w:style w:type="paragraph" w:customStyle="1" w:styleId="129">
    <w:name w:val="正文文字 6"/>
    <w:basedOn w:val="0"/>
    <w:autoRedefine/>
    <w:next w:val="0"/>
    <w:pPr>
      <w:ind w:left="240"/>
    </w:pPr>
    <w:rPr>
      <w:sz w:val="20"/>
    </w:rPr>
  </w:style>
  <w:style w:type="paragraph" w:customStyle="1" w:styleId="130">
    <w:name w:val="正文文字 7"/>
    <w:basedOn w:val="0"/>
    <w:autoRedefine/>
    <w:next w:val="0"/>
    <w:pPr>
      <w:ind w:left="240"/>
    </w:pPr>
    <w:rPr>
      <w:sz w:val="20"/>
    </w:rPr>
  </w:style>
  <w:style w:type="paragraph" w:customStyle="1" w:styleId="131">
    <w:name w:val="正文文字 8"/>
    <w:basedOn w:val="0"/>
    <w:autoRedefine/>
    <w:next w:val="0"/>
    <w:pPr>
      <w:ind w:left="240"/>
    </w:pPr>
    <w:rPr>
      <w:sz w:val="16"/>
    </w:rPr>
  </w:style>
  <w:style w:type="paragraph" w:customStyle="1" w:styleId="132">
    <w:name w:val="正文文字 9"/>
    <w:basedOn w:val="0"/>
    <w:autoRedefine/>
    <w:next w:val="0"/>
    <w:pPr>
      <w:ind w:left="240"/>
    </w:pPr>
    <w:rPr>
      <w:sz w:val="16"/>
    </w:rPr>
  </w:style>
  <w:style w:type="paragraph" w:customStyle="1" w:styleId="133">
    <w:name w:val="公式样式 文本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4">
    <w:name w:val="公式样式 函数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5">
    <w:name w:val="公式样式 变量"/>
    <w:autoRedefine/>
    <w:rPr>
      <w:rFonts w:ascii="Times New Roman" w:eastAsia="宋体" w:cs="Times New Roman" w:hAnsi="Times New Roman"/>
      <w:b w:val="0"/>
      <w:i/>
      <w:lang w:val="en-US" w:eastAsia="zh-CN" w:bidi="ar-SA"/>
    </w:rPr>
  </w:style>
  <w:style w:type="paragraph" w:customStyle="1" w:styleId="136">
    <w:name w:val="公式样式 小写希腊字母"/>
    <w:autoRedefine/>
    <w:rPr>
      <w:rFonts w:ascii="Times New Roman" w:eastAsia="宋体" w:cs="Times New Roman" w:hAnsi="Times New Roman"/>
      <w:b w:val="0"/>
      <w:i/>
      <w:lang w:val="en-US" w:eastAsia="zh-CN" w:bidi="ar-SA"/>
    </w:rPr>
  </w:style>
  <w:style w:type="paragraph" w:customStyle="1" w:styleId="137">
    <w:name w:val="公式样式 大写希腊字母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8">
    <w:name w:val="公式样式 符号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9">
    <w:name w:val="公式样式 矢量矩阵"/>
    <w:autoRedefine/>
    <w:rPr>
      <w:rFonts w:ascii="Times New Roman" w:eastAsia="宋体" w:cs="Times New Roman" w:hAnsi="Times New Roman"/>
      <w:b/>
      <w:i w:val="0"/>
      <w:lang w:val="en-US" w:eastAsia="zh-CN" w:bidi="ar-SA"/>
    </w:rPr>
  </w:style>
  <w:style w:type="paragraph" w:customStyle="1" w:styleId="140">
    <w:name w:val="公式样式 数字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41">
    <w:name w:val="样式 36 10 磅"/>
    <w:next w:val="6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Calibri" w:eastAsia="宋体" w:cs="Arial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2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42">
    <w:name w:val="样式 193 10 磅"/>
    <w:next w:val="27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3">
    <w:name w:val="样式 192 10 磅"/>
    <w:next w:val="27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4">
    <w:name w:val="样式 191 10 磅"/>
    <w:next w:val="27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5">
    <w:name w:val="样式 190 10 磅"/>
    <w:next w:val="27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6">
    <w:name w:val="样式 189 10 磅"/>
    <w:next w:val="27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7">
    <w:name w:val="样式 188 10 磅"/>
    <w:next w:val="27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8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9">
    <w:name w:val="样式 187 10 磅"/>
    <w:next w:val="27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0">
    <w:name w:val="样式 186 10 磅"/>
    <w:next w:val="27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1">
    <w:name w:val="样式 185 10 磅"/>
    <w:next w:val="27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2">
    <w:name w:val="样式 184 10 磅"/>
    <w:next w:val="26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3">
    <w:name w:val="样式 183 10 磅"/>
    <w:next w:val="26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4">
    <w:name w:val="样式 182 10 磅"/>
    <w:next w:val="26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5">
    <w:name w:val="样式 181 10 磅"/>
    <w:next w:val="26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6">
    <w:name w:val="样式 180 10 磅"/>
    <w:next w:val="26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7">
    <w:name w:val="样式 179 10 磅"/>
    <w:next w:val="26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8">
    <w:name w:val="样式 178 10 磅"/>
    <w:next w:val="26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9">
    <w:name w:val="样式 177 10 磅"/>
    <w:next w:val="26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0">
    <w:name w:val="样式 176 10 磅"/>
    <w:next w:val="26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1">
    <w:name w:val="样式 26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2">
    <w:name w:val="样式 2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3">
    <w:name w:val="样式 2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4">
    <w:name w:val="样式 29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5">
    <w:name w:val="样式 175 10 磅"/>
    <w:next w:val="26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6">
    <w:name w:val="样式 31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7">
    <w:name w:val="样式 174 10 磅"/>
    <w:next w:val="25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8">
    <w:name w:val="样式 32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9">
    <w:name w:val="样式 33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0">
    <w:name w:val="样式 34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1">
    <w:name w:val="样式 173 10 磅"/>
    <w:next w:val="25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2">
    <w:name w:val="样式 35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3">
    <w:name w:val="样式 172 10 磅"/>
    <w:next w:val="25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4">
    <w:name w:val="样式 171 10 磅"/>
    <w:next w:val="25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5">
    <w:name w:val="样式 170 10 磅"/>
    <w:next w:val="25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6">
    <w:name w:val="样式 169 10 磅"/>
    <w:next w:val="25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7">
    <w:name w:val="样式 168 10 磅"/>
    <w:next w:val="25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8">
    <w:name w:val="样式 167 10 磅"/>
    <w:next w:val="25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9">
    <w:name w:val="样式 3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0">
    <w:name w:val="样式 3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1">
    <w:name w:val="样式 39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2">
    <w:name w:val="样式 40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3">
    <w:name w:val="样式 41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4">
    <w:name w:val="样式 42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5">
    <w:name w:val="样式 166 10 磅"/>
    <w:next w:val="25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6">
    <w:name w:val="样式 43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7">
    <w:name w:val="样式 165 10 磅"/>
    <w:next w:val="25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8">
    <w:name w:val="样式 164 10 磅"/>
    <w:next w:val="24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9">
    <w:name w:val="样式 163 10 磅"/>
    <w:next w:val="24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0">
    <w:name w:val="样式 162 10 磅"/>
    <w:next w:val="24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1">
    <w:name w:val="样式 161 10 磅"/>
    <w:next w:val="24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2">
    <w:name w:val="样式 160 10 磅"/>
    <w:next w:val="24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3">
    <w:name w:val="样式 159 10 磅"/>
    <w:next w:val="24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4">
    <w:name w:val="样式 157 10 磅"/>
    <w:next w:val="24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5">
    <w:name w:val="样式 156 10 磅"/>
    <w:next w:val="24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6">
    <w:name w:val="样式 155 10 磅"/>
    <w:next w:val="24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7">
    <w:name w:val="样式 154 10 磅"/>
    <w:next w:val="24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8">
    <w:name w:val="样式 153 10 磅"/>
    <w:next w:val="23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9">
    <w:name w:val="样式 152 10 磅"/>
    <w:next w:val="23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0">
    <w:name w:val="样式 151 10 磅"/>
    <w:next w:val="23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1">
    <w:name w:val="样式 47 10 磅"/>
    <w:next w:val="6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2">
    <w:name w:val="样式 150 10 磅"/>
    <w:next w:val="2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3">
    <w:name w:val="样式 119 10 磅"/>
    <w:next w:val="2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4">
    <w:name w:val="样式 118 10 磅"/>
    <w:next w:val="2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5">
    <w:name w:val="样式 117 10 磅"/>
    <w:next w:val="2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6">
    <w:name w:val="样式 51 10 磅"/>
    <w:next w:val="6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7">
    <w:name w:val="样式 52 10 磅"/>
    <w:next w:val="6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8">
    <w:name w:val="样式 116 10 磅"/>
    <w:next w:val="23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9">
    <w:name w:val="样式 54 10 磅"/>
    <w:next w:val="6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0">
    <w:name w:val="样式 115 10 磅"/>
    <w:next w:val="23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1">
    <w:name w:val="样式 114 10 磅"/>
    <w:next w:val="23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2">
    <w:name w:val="样式 56 10 磅"/>
    <w:next w:val="6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3">
    <w:name w:val="样式 107 10 磅"/>
    <w:next w:val="2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4">
    <w:name w:val="样式 106 10 磅"/>
    <w:next w:val="22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5">
    <w:name w:val="样式 59 10 磅"/>
    <w:next w:val="6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6">
    <w:name w:val="样式 60 10 磅"/>
    <w:next w:val="6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7">
    <w:name w:val="样式 61 10 磅"/>
    <w:next w:val="7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8">
    <w:name w:val="样式 105 10 磅"/>
    <w:next w:val="22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9">
    <w:name w:val="样式 104 10 磅"/>
    <w:next w:val="2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0">
    <w:name w:val="样式 103 10 磅"/>
    <w:next w:val="2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1">
    <w:name w:val="样式 102 10 磅"/>
    <w:next w:val="2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2">
    <w:name w:val="样式 66 10 磅"/>
    <w:next w:val="7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3">
    <w:name w:val="样式 69 10 磅"/>
    <w:next w:val="7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4">
    <w:name w:val="样式 70 10 磅"/>
    <w:next w:val="7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5">
    <w:name w:val="样式 71 10 磅"/>
    <w:next w:val="7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6">
    <w:name w:val="样式 72 10 磅"/>
    <w:next w:val="7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7">
    <w:name w:val="样式 65 10 磅"/>
    <w:next w:val="21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8">
    <w:name w:val="样式 73 10 磅"/>
    <w:next w:val="7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9">
    <w:name w:val="样式 74 10 磅"/>
    <w:next w:val="7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0">
    <w:name w:val="样式 75 10 磅"/>
    <w:next w:val="7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1">
    <w:name w:val="样式 76 10 磅"/>
    <w:next w:val="7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2">
    <w:name w:val="样式 77 10 磅"/>
    <w:next w:val="8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3">
    <w:name w:val="样式 78 10 磅"/>
    <w:next w:val="8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4">
    <w:name w:val="样式 79 10 磅"/>
    <w:next w:val="8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5">
    <w:name w:val="样式 80 10 磅"/>
    <w:next w:val="8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6">
    <w:name w:val="样式 81 10 磅"/>
    <w:next w:val="8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7">
    <w:name w:val="样式 82 10 磅"/>
    <w:next w:val="8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8">
    <w:name w:val="样式 83 10 磅"/>
    <w:next w:val="8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9">
    <w:name w:val="样式 84 10 磅"/>
    <w:next w:val="8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0">
    <w:name w:val="样式 85 10 磅"/>
    <w:next w:val="8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1">
    <w:name w:val="样式 86 10 磅"/>
    <w:next w:val="8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2">
    <w:name w:val="样式 87 10 磅"/>
    <w:next w:val="9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3">
    <w:name w:val="样式 88 10 磅"/>
    <w:next w:val="9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4">
    <w:name w:val="样式 89 10 磅"/>
    <w:next w:val="9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5">
    <w:name w:val="样式 90 10 磅"/>
    <w:next w:val="9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6">
    <w:name w:val="样式 91 10 磅"/>
    <w:next w:val="9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7">
    <w:name w:val="样式 92 10 磅"/>
    <w:next w:val="9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8">
    <w:name w:val="样式 93 10 磅"/>
    <w:next w:val="9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9">
    <w:name w:val="样式 94 10 磅"/>
    <w:next w:val="9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0">
    <w:name w:val="样式 95 10 磅"/>
    <w:next w:val="9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1">
    <w:name w:val="样式 96 10 磅"/>
    <w:next w:val="9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2">
    <w:name w:val="样式 97 10 磅"/>
    <w:next w:val="10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3">
    <w:name w:val="样式 98 10 磅"/>
    <w:next w:val="10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4">
    <w:name w:val="样式 99 10 磅"/>
    <w:next w:val="10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5">
    <w:name w:val="样式 100 10 磅"/>
    <w:next w:val="10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6">
    <w:name w:val="样式 101 10 磅"/>
    <w:next w:val="10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7">
    <w:name w:val="样式 108 10 磅"/>
    <w:next w:val="10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8">
    <w:name w:val="样式 109 10 磅"/>
    <w:next w:val="11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9">
    <w:name w:val="样式 110 10 磅"/>
    <w:next w:val="11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0">
    <w:name w:val="样式 111 10 磅"/>
    <w:next w:val="11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1">
    <w:name w:val="样式 112 10 磅"/>
    <w:next w:val="11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2">
    <w:name w:val="样式 113 10 磅"/>
    <w:next w:val="11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3">
    <w:name w:val="样式 120 10 磅"/>
    <w:next w:val="12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4">
    <w:name w:val="样式 121 10 磅"/>
    <w:next w:val="12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5">
    <w:name w:val="样式 122 10 磅"/>
    <w:next w:val="12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6">
    <w:name w:val="样式 123 10 磅"/>
    <w:next w:val="1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7">
    <w:name w:val="样式 124 10 磅"/>
    <w:next w:val="1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8">
    <w:name w:val="样式 125 10 磅"/>
    <w:next w:val="1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9">
    <w:name w:val="样式 126 10 磅"/>
    <w:next w:val="12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0">
    <w:name w:val="样式 127 10 磅"/>
    <w:next w:val="12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1">
    <w:name w:val="样式 128 10 磅"/>
    <w:next w:val="1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2">
    <w:name w:val="样式 129 10 磅"/>
    <w:next w:val="13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3">
    <w:name w:val="样式 130 10 磅"/>
    <w:next w:val="13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4">
    <w:name w:val="样式 131 10 磅"/>
    <w:next w:val="13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5">
    <w:name w:val="样式 132 10 磅"/>
    <w:next w:val="1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6">
    <w:name w:val="样式 133 10 磅"/>
    <w:next w:val="1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7">
    <w:name w:val="样式 134 10 磅"/>
    <w:next w:val="1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8">
    <w:name w:val="样式 135 10 磅"/>
    <w:next w:val="1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9">
    <w:name w:val="样式 136 10 磅"/>
    <w:next w:val="13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0">
    <w:name w:val="样式 137 10 磅"/>
    <w:next w:val="13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1">
    <w:name w:val="样式 138 10 磅"/>
    <w:next w:val="13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2">
    <w:name w:val="样式 139 10 磅"/>
    <w:next w:val="14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3">
    <w:name w:val="样式 140 10 磅"/>
    <w:next w:val="14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4">
    <w:name w:val="样式 141 10 磅"/>
    <w:next w:val="14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5">
    <w:name w:val="样式 142 10 磅"/>
    <w:next w:val="14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6">
    <w:name w:val="样式 143 10 磅"/>
    <w:next w:val="14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7">
    <w:name w:val="样式 144 10 磅"/>
    <w:next w:val="14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8">
    <w:name w:val="样式 145 10 磅"/>
    <w:next w:val="14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9">
    <w:name w:val="样式 146 10 磅"/>
    <w:next w:val="14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0">
    <w:name w:val="样式 147 10 磅"/>
    <w:next w:val="14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1">
    <w:name w:val="样式 148 10 磅"/>
    <w:next w:val="14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2">
    <w:name w:val="样式 149 10 磅"/>
    <w:next w:val="15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3">
    <w:name w:val="样式 30 三号"/>
    <w:next w:val="10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4">
    <w:name w:val="样式 31 三号"/>
    <w:next w:val="10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5">
    <w:name w:val="样式 32 三号"/>
    <w:next w:val="10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6">
    <w:name w:val="样式 33 三号"/>
    <w:next w:val="11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7">
    <w:name w:val="样式 34 三号"/>
    <w:next w:val="11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8">
    <w:name w:val="样式 35 三号"/>
    <w:next w:val="11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9">
    <w:name w:val="样式 36 三号"/>
    <w:next w:val="11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0">
    <w:name w:val="样式 37 三号"/>
    <w:next w:val="11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1">
    <w:name w:val="样式 38 三号"/>
    <w:next w:val="11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2">
    <w:name w:val="样式 39 三号"/>
    <w:next w:val="11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3">
    <w:name w:val="样式 40 三号"/>
    <w:next w:val="11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4">
    <w:name w:val="样式 41 三号"/>
    <w:next w:val="11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5">
    <w:name w:val="样式 42 三号"/>
    <w:next w:val="11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6">
    <w:name w:val="样式 43 三号"/>
    <w:next w:val="12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7">
    <w:name w:val="样式 44 三号"/>
    <w:next w:val="12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8">
    <w:name w:val="样式 45 三号"/>
    <w:next w:val="12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9">
    <w:name w:val="样式 46 三号"/>
    <w:next w:val="12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0">
    <w:name w:val="样式 47 三号"/>
    <w:next w:val="12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1">
    <w:name w:val="样式 48 三号"/>
    <w:next w:val="10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2">
    <w:name w:val="样式 49 三号"/>
    <w:next w:val="10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3">
    <w:name w:val="样式 50 三号"/>
    <w:next w:val="10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4">
    <w:name w:val="样式 51 三号"/>
    <w:next w:val="10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5">
    <w:name w:val="样式 52 三号"/>
    <w:next w:val="10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6">
    <w:name w:val="样式 53 三号"/>
    <w:next w:val="10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7">
    <w:name w:val="样式 54 三号"/>
    <w:next w:val="10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8">
    <w:name w:val="样式 55 三号"/>
    <w:next w:val="9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9">
    <w:name w:val="样式 56 三号"/>
    <w:next w:val="9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0">
    <w:name w:val="样式 57 三号"/>
    <w:next w:val="9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1">
    <w:name w:val="样式 58 三号"/>
    <w:next w:val="9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2">
    <w:name w:val="样式 59 三号"/>
    <w:next w:val="9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3">
    <w:name w:val="样式 60 三号"/>
    <w:next w:val="9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4">
    <w:name w:val="样式 61 三号"/>
    <w:next w:val="9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5">
    <w:name w:val="样式 62 三号"/>
    <w:next w:val="9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6">
    <w:name w:val="样式 63 三号"/>
    <w:next w:val="9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7">
    <w:name w:val="样式 64 三号"/>
    <w:next w:val="9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8">
    <w:name w:val="样式 65 三号"/>
    <w:next w:val="8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9">
    <w:name w:val="样式 66 三号"/>
    <w:next w:val="8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0">
    <w:name w:val="样式 67 三号"/>
    <w:next w:val="8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1">
    <w:name w:val="样式 68 三号"/>
    <w:next w:val="8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2">
    <w:name w:val="样式 69 三号"/>
    <w:next w:val="8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3">
    <w:name w:val="样式 70 三号"/>
    <w:next w:val="8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4">
    <w:name w:val="样式 71 三号"/>
    <w:next w:val="8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5">
    <w:name w:val="样式 57 10 磅"/>
    <w:next w:val="8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6">
    <w:name w:val="样式 58 10 磅"/>
    <w:next w:val="86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Calibri" w:eastAsia="宋体" w:cs="Arial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2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7">
    <w:name w:val="样式 4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8">
    <w:name w:val="样式 3 10 磅1"/>
    <w:next w:val="22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Chars="200" w:firstLine="200"/>
      <w:contextualSpacing w:val="0"/>
      <w:jc w:val="both"/>
      <w:textAlignment w:val="auto"/>
      <w:outlineLvl w:val="9"/>
    </w:pPr>
    <w:rPr>
      <w:rFonts w:ascii="Calibri" w:eastAsia="宋体" w:cs="Calibri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9">
    <w:name w:val="样式 45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40">
    <w:name w:val="样式 46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Chars="200" w:firstLine="200"/>
      <w:contextualSpacing w:val="0"/>
      <w:jc w:val="both"/>
      <w:textAlignment w:val="auto"/>
      <w:outlineLvl w:val="9"/>
    </w:pPr>
    <w:rPr>
      <w:rFonts w:ascii="Calibri" w:eastAsia="宋体" w:cs="Calibri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41">
    <w:name w:val="样式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2">
    <w:name w:val="样式 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3">
    <w:name w:val="样式 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4">
    <w:name w:val="样式 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5">
    <w:name w:val="样式 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6">
    <w:name w:val="样式 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7">
    <w:name w:val="样式 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8">
    <w:name w:val="样式 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9">
    <w:name w:val="样式 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0">
    <w:name w:val="样式 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1">
    <w:name w:val="样式 1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2">
    <w:name w:val="样式 1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3">
    <w:name w:val="样式 1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4">
    <w:name w:val="样式 1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5">
    <w:name w:val="样式 1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6">
    <w:name w:val="样式 1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7">
    <w:name w:val="样式 1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8">
    <w:name w:val="样式 1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9">
    <w:name w:val="样式 1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0">
    <w:name w:val="样式 1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1">
    <w:name w:val="样式 2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2">
    <w:name w:val="样式 2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3">
    <w:name w:val="样式 2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4">
    <w:name w:val="样式 2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5">
    <w:name w:val="样式 2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6">
    <w:name w:val="样式 2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7">
    <w:name w:val="样式 2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8">
    <w:name w:val="样式 2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9">
    <w:name w:val="样式 2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0">
    <w:name w:val="样式 2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1">
    <w:name w:val="样式 4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72">
    <w:name w:val="样式 7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3">
    <w:name w:val="样式 7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4">
    <w:name w:val="样式 7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5">
    <w:name w:val="样式 7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6">
    <w:name w:val="样式 7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7">
    <w:name w:val="样式 7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8">
    <w:name w:val="样式 7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9">
    <w:name w:val="样式 7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0">
    <w:name w:val="样式 8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1">
    <w:name w:val="样式 8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2">
    <w:name w:val="样式 8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3">
    <w:name w:val="样式 8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4">
    <w:name w:val="样式 8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5">
    <w:name w:val="样式 8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6">
    <w:name w:val="样式 8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7">
    <w:name w:val="样式 8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8">
    <w:name w:val="样式 8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9">
    <w:name w:val="样式 8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0">
    <w:name w:val="样式 9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1">
    <w:name w:val="样式 9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2">
    <w:name w:val="样式 9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3">
    <w:name w:val="样式 9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4">
    <w:name w:val="样式 9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5">
    <w:name w:val="样式 9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6">
    <w:name w:val="样式 9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7">
    <w:name w:val="样式 9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8">
    <w:name w:val="样式 9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9">
    <w:name w:val="样式 9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0">
    <w:name w:val="样式 10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1">
    <w:name w:val="样式 10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2">
    <w:name w:val="样式 10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3">
    <w:name w:val="样式 10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4">
    <w:name w:val="样式 10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5">
    <w:name w:val="样式 10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6">
    <w:name w:val="样式 10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7">
    <w:name w:val="样式 10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8">
    <w:name w:val="样式 10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png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1424</TotalTime>
  <Application>Yozo_Office</Application>
  <Pages>1</Pages>
  <Words>25</Words>
  <Characters>27</Characters>
  <Lines>3</Lines>
  <Paragraphs>2</Paragraphs>
  <CharactersWithSpaces>27</CharactersWithSpaces>
  <Company>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海关政务服务事项办事指南</dc:title>
  <dc:creator>12</dc:creator>
  <cp:lastModifiedBy>娜日斯</cp:lastModifiedBy>
  <cp:revision>6</cp:revision>
  <dcterms:created xsi:type="dcterms:W3CDTF">2020-08-27T04:09:00Z</dcterms:created>
  <dcterms:modified xsi:type="dcterms:W3CDTF">2021-08-17T03:20:40Z</dcterms:modified>
</cp:coreProperties>
</file>