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ind w:firstLineChars="200" w:firstLine="640"/>
        <w:jc w:val="left"/>
        <w:rPr>
          <w:rFonts w:ascii="方正黑体_GBK" w:eastAsia="方正黑体_GBK" w:cs="方正楷体_GBK"/>
          <w:sz w:val="32"/>
          <w:szCs w:val="32"/>
        </w:rPr>
      </w:pPr>
      <w:r>
        <w:rPr>
          <w:rFonts w:ascii="方正黑体_GBK" w:eastAsia="方正黑体_GBK" w:cs="方正楷体_GBK" w:hint="eastAsia"/>
          <w:sz w:val="32"/>
          <w:szCs w:val="32"/>
        </w:rPr>
        <w:t>附件</w:t>
      </w:r>
      <w:r>
        <w:rPr>
          <w:rFonts w:ascii="方正黑体_GBK" w:eastAsia="方正黑体_GBK" w:cs="方正楷体_GBK"/>
          <w:sz w:val="32"/>
          <w:szCs w:val="32"/>
        </w:rPr>
        <w:t>2</w:t>
      </w:r>
      <w:r>
        <w:rPr>
          <w:rFonts w:ascii="方正黑体_GBK" w:eastAsia="方正黑体_GBK" w:cs="方正楷体_GBK" w:hint="eastAsia"/>
          <w:sz w:val="32"/>
          <w:szCs w:val="32"/>
        </w:rPr>
        <w:t>：</w:t>
      </w:r>
    </w:p>
    <w:p>
      <w:pPr>
        <w:spacing w:line="560" w:lineRule="exact"/>
        <w:ind w:firstLineChars="200" w:firstLine="640"/>
        <w:rPr>
          <w:rFonts w:ascii="方正黑体_GBK" w:eastAsia="方正黑体_GBK" w:cs="方正楷体_GBK"/>
          <w:sz w:val="32"/>
          <w:szCs w:val="32"/>
        </w:rPr>
      </w:pPr>
    </w:p>
    <w:p>
      <w:pPr>
        <w:spacing w:line="560" w:lineRule="exact"/>
        <w:ind w:left="0"/>
        <w:jc w:val="center"/>
        <w:rPr>
          <w:rFonts w:eastAsia="方正仿宋_GBK"/>
          <w:sz w:val="32"/>
          <w:szCs w:val="32"/>
        </w:rPr>
      </w:pPr>
      <w:r>
        <w:rPr>
          <w:rFonts w:eastAsia="方正仿宋_GBK" w:cs="方正仿宋_GBK" w:hint="eastAsia"/>
          <w:sz w:val="32"/>
          <w:szCs w:val="32"/>
        </w:rPr>
        <w:t>《国境口岸卫生许可证》</w:t>
      </w:r>
    </w:p>
    <w:p>
      <w:pPr>
        <w:spacing w:line="560" w:lineRule="exact"/>
        <w:ind w:firstLineChars="200" w:firstLine="420"/>
        <w:rPr>
          <w:rFonts w:ascii="方正楷体_GBK" w:eastAsia="方正楷体_GBK"/>
          <w:b/>
          <w:bCs/>
          <w:sz w:val="32"/>
          <w:szCs w:val="32"/>
        </w:rPr>
      </w:pPr>
      <w:r>
        <w:drawing>
          <wp:anchor distT="0" distB="0" distL="85722" distR="85722" simplePos="0" relativeHeight="14" behindDoc="0" locked="0" layoutInCell="1" hidden="0" allowOverlap="1">
            <wp:simplePos x="0" y="0"/>
            <wp:positionH relativeFrom="column">
              <wp:posOffset>396871</wp:posOffset>
            </wp:positionH>
            <wp:positionV relativeFrom="paragraph">
              <wp:posOffset>1330308</wp:posOffset>
            </wp:positionV>
            <wp:extent cx="5274310" cy="2355215"/>
            <wp:effectExtent l="0" t="0" r="0" b="0"/>
            <wp:wrapTight wrapText="bothSides">
              <wp:wrapPolygon>
                <wp:start x="-26" y="-58"/>
                <wp:lineTo x="-26" y="21517"/>
                <wp:lineTo x="21583" y="21517"/>
                <wp:lineTo x="21583" y="-58"/>
                <wp:lineTo x="-26" y="-58"/>
              </wp:wrapPolygon>
            </wp:wrapTight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310" cy="2355215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>
      <w:pPr>
        <w:spacing w:line="560" w:lineRule="exact"/>
        <w:ind w:firstLineChars="200" w:firstLine="640"/>
        <w:rPr>
          <w:rFonts w:ascii="方正楷体_GBK" w:eastAsia="方正楷体_GBK"/>
          <w:b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variable"/>
    <w:sig w:usb0="E0002AFF" w:usb1="C0007843" w:usb2="00000009" w:usb3="00000000" w:csb0="000001F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89"/>
    <w:multiLevelType w:val="singleLevel"/>
    <w:tmpl w:val="00000000"/>
    <w:lvl w:ilvl="0">
      <w:start w:val="1"/>
      <w:numFmt w:val="bullet"/>
      <w:lvlRestart w:val="0"/>
      <w:pStyle w:val="48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987689E3"/>
    <w:multiLevelType w:val="singleLevel"/>
    <w:tmpl w:val="00000000"/>
    <w:lvl w:ilvl="0">
      <w:start w:val="1"/>
      <w:numFmt w:val="decimal"/>
      <w:lvlRestart w:val="0"/>
      <w:pStyle w:val="49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E998D3B9"/>
    <w:multiLevelType w:val="singleLevel"/>
    <w:tmpl w:val="00000000"/>
    <w:lvl w:ilvl="0">
      <w:start w:val="1"/>
      <w:numFmt w:val="bullet"/>
      <w:lvlRestart w:val="0"/>
      <w:pStyle w:val="54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3">
    <w:nsid w:val="1871641C"/>
    <w:multiLevelType w:val="singleLevel"/>
    <w:tmpl w:val="00000000"/>
    <w:lvl w:ilvl="0">
      <w:start w:val="1"/>
      <w:numFmt w:val="bullet"/>
      <w:lvlRestart w:val="0"/>
      <w:pStyle w:val="55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>
    <w:nsid w:val="0E64D4C3"/>
    <w:multiLevelType w:val="singleLevel"/>
    <w:tmpl w:val="00000000"/>
    <w:lvl w:ilvl="0">
      <w:start w:val="1"/>
      <w:numFmt w:val="bullet"/>
      <w:lvlRestart w:val="0"/>
      <w:pStyle w:val="56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5">
    <w:nsid w:val="7733516F"/>
    <w:multiLevelType w:val="singleLevel"/>
    <w:tmpl w:val="00000000"/>
    <w:lvl w:ilvl="0">
      <w:start w:val="1"/>
      <w:numFmt w:val="bullet"/>
      <w:lvlRestart w:val="0"/>
      <w:pStyle w:val="57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91BC46CF"/>
    <w:multiLevelType w:val="singleLevel"/>
    <w:tmpl w:val="00000000"/>
    <w:lvl w:ilvl="0">
      <w:start w:val="1"/>
      <w:numFmt w:val="decimal"/>
      <w:lvlRestart w:val="0"/>
      <w:pStyle w:val="58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7">
    <w:nsid w:val="2CA6570E"/>
    <w:multiLevelType w:val="singleLevel"/>
    <w:tmpl w:val="00000000"/>
    <w:lvl w:ilvl="0">
      <w:start w:val="1"/>
      <w:numFmt w:val="decimal"/>
      <w:lvlRestart w:val="0"/>
      <w:pStyle w:val="59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8">
    <w:nsid w:val="79A30660"/>
    <w:multiLevelType w:val="singleLevel"/>
    <w:tmpl w:val="00000000"/>
    <w:lvl w:ilvl="0">
      <w:start w:val="1"/>
      <w:numFmt w:val="decimal"/>
      <w:lvlRestart w:val="0"/>
      <w:pStyle w:val="60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9">
    <w:nsid w:val="0FFFFF7C"/>
    <w:multiLevelType w:val="singleLevel"/>
    <w:tmpl w:val="00000000"/>
    <w:lvl w:ilvl="0">
      <w:start w:val="1"/>
      <w:numFmt w:val="decimal"/>
      <w:lvlRestart w:val="0"/>
      <w:pStyle w:val="61"/>
      <w:lvlText w:val="%1."/>
      <w:lvlJc w:val="left"/>
      <w:pPr>
        <w:tabs>
          <w:tab w:val="num" w:pos="2040"/>
        </w:tabs>
        <w:ind w:left="204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1">
    <w:name w:val="heading 1"/>
    <w:basedOn w:val="15"/>
    <w:autoRedefine/>
    <w:next w:val="16"/>
    <w:pPr>
      <w:keepNext/>
      <w:keepLines/>
      <w:widowControl/>
      <w:spacing w:before="340" w:after="330" w:line="578" w:lineRule="atLeast"/>
      <w:outlineLvl w:val="0"/>
    </w:pPr>
    <w:rPr>
      <w:rFonts w:eastAsia="Times New Roman"/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/>
      <w:spacing w:before="260" w:after="260" w:line="415" w:lineRule="auto"/>
      <w:jc w:val="left"/>
      <w:outlineLvl w:val="1"/>
    </w:pPr>
    <w:rPr>
      <w:rFonts w:ascii="等线 Light" w:eastAsia="等线 Light" w:cs="等线 Light"/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Title"/>
    <w:basedOn w:val="0"/>
    <w:autoRedefine/>
    <w:next w:val="0"/>
    <w:pPr>
      <w:widowControl/>
      <w:spacing w:before="240" w:after="60" w:line="560" w:lineRule="exact"/>
      <w:jc w:val="center"/>
      <w:outlineLvl w:val="0"/>
    </w:pPr>
    <w:rPr>
      <w:rFonts w:ascii="等线 Light" w:eastAsia="方正黑体_GBK" w:cs="等线 Light" w:hAnsi="等线 Light"/>
      <w:spacing w:val="-4"/>
      <w:sz w:val="32"/>
      <w:szCs w:val="32"/>
    </w:rPr>
  </w:style>
  <w:style w:type="paragraph" w:customStyle="1" w:styleId="16">
    <w:name w:val="正文仿宋"/>
    <w:basedOn w:val="0"/>
    <w:autoRedefine/>
    <w:pPr>
      <w:widowControl/>
      <w:spacing w:line="560" w:lineRule="exact"/>
      <w:ind w:firstLineChars="196" w:firstLine="196"/>
      <w:jc w:val="left"/>
    </w:pPr>
    <w:rPr>
      <w:rFonts w:eastAsia="方正仿宋_GBK"/>
      <w:spacing w:val="-4"/>
      <w:sz w:val="32"/>
      <w:szCs w:val="32"/>
    </w:rPr>
  </w:style>
  <w:style w:type="paragraph" w:styleId="17">
    <w:name w:val="Subtitle"/>
    <w:basedOn w:val="2"/>
    <w:autoRedefine/>
    <w:next w:val="0"/>
    <w:pPr>
      <w:spacing w:before="240" w:after="60" w:line="312" w:lineRule="atLeast"/>
      <w:jc w:val="center"/>
    </w:pPr>
    <w:rPr>
      <w:rFonts w:eastAsia="方正楷体_GBK"/>
      <w:spacing w:val="-4"/>
      <w:kern w:val="28"/>
    </w:rPr>
  </w:style>
  <w:style w:type="paragraph" w:styleId="18">
    <w:name w:val="header"/>
    <w:basedOn w:val="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eastAsia="方正仿宋_GBK"/>
      <w:sz w:val="18"/>
      <w:szCs w:val="18"/>
    </w:rPr>
  </w:style>
  <w:style w:type="paragraph" w:styleId="19">
    <w:name w:val="footer"/>
    <w:basedOn w:val="0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rFonts w:eastAsia="方正仿宋_GBK"/>
      <w:sz w:val="18"/>
      <w:szCs w:val="18"/>
    </w:rPr>
  </w:style>
  <w:style w:type="character" w:styleId="20">
    <w:name w:val="Hyperlink"/>
    <w:basedOn w:val="10"/>
    <w:rPr>
      <w:color w:val="0000FF"/>
      <w:u w:val="single"/>
    </w:rPr>
  </w:style>
  <w:style w:type="character" w:customStyle="1" w:styleId="21">
    <w:name w:val="h-control-text-title1"/>
    <w:rPr>
      <w:rFonts w:ascii="宋体" w:eastAsia="宋体" w:cs="宋体"/>
      <w:b/>
      <w:bCs/>
      <w:sz w:val="24"/>
      <w:szCs w:val="24"/>
      <w:shd w:val="clear" w:color="auto" w:fill="auto"/>
    </w:rPr>
  </w:style>
  <w:style w:type="paragraph" w:styleId="22">
    <w:name w:val="annotation text"/>
    <w:basedOn w:val="0"/>
    <w:pPr>
      <w:jc w:val="left"/>
    </w:pPr>
  </w:style>
  <w:style w:type="paragraph" w:customStyle="1" w:styleId="23">
    <w:name w:val="样式 158 10 磅"/>
    <w:next w:val="2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">
    <w:name w:val="样式 1 10 磅1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25">
    <w:name w:val="toc 7"/>
    <w:basedOn w:val="0"/>
    <w:autoRedefine/>
    <w:next w:val="0"/>
    <w:pPr>
      <w:ind w:left="2520"/>
      <w:jc w:val="left"/>
    </w:pPr>
    <w:rPr>
      <w:rFonts w:ascii="Calibri" w:cs="Calibri" w:hAnsi="Calibri"/>
    </w:rPr>
  </w:style>
  <w:style w:type="paragraph" w:styleId="26">
    <w:name w:val="index 6"/>
    <w:basedOn w:val="0"/>
    <w:autoRedefine/>
    <w:next w:val="0"/>
    <w:pPr>
      <w:ind w:leftChars="1000" w:left="1000"/>
    </w:pPr>
  </w:style>
  <w:style w:type="paragraph" w:customStyle="1" w:styleId="27">
    <w:name w:val="样式 1 10 磅"/>
    <w:next w:val="2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">
    <w:name w:val="样式 30 10 磅"/>
    <w:next w:val="29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styleId="29">
    <w:name w:val="toc 3"/>
    <w:basedOn w:val="0"/>
    <w:autoRedefine/>
    <w:next w:val="0"/>
    <w:pPr>
      <w:ind w:leftChars="400" w:left="400"/>
    </w:pPr>
  </w:style>
  <w:style w:type="paragraph" w:customStyle="1" w:styleId="30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1">
    <w:name w:val="样式 2 10 磅"/>
    <w:next w:val="1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2">
    <w:name w:val="样式 3 10 磅"/>
    <w:next w:val="2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">
    <w:name w:val="样式 4 10 磅"/>
    <w:next w:val="1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4">
    <w:name w:val="样式 5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5">
    <w:name w:val="样式 6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6">
    <w:name w:val="样式 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7">
    <w:name w:val="样式 8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8">
    <w:name w:val="样式 9 10 磅"/>
    <w:next w:val="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9">
    <w:name w:val="样式 10 10 磅"/>
    <w:next w:val="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0">
    <w:name w:val="样式 11 10 磅"/>
    <w:next w:val="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1">
    <w:name w:val="样式 12 10 磅"/>
    <w:pPr>
      <w:widowControl w:val="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styleId="42">
    <w:name w:val="Balloon Text"/>
    <w:basedOn w:val="0"/>
    <w:rPr>
      <w:sz w:val="18"/>
      <w:szCs w:val="18"/>
    </w:rPr>
  </w:style>
  <w:style w:type="paragraph" w:styleId="43">
    <w:name w:val="Document Map"/>
    <w:basedOn w:val="0"/>
    <w:pPr>
      <w:shd w:val="clear" w:color="auto" w:fill="000080"/>
    </w:pPr>
  </w:style>
  <w:style w:type="paragraph" w:styleId="44">
    <w:name w:val="Plain Text"/>
    <w:basedOn w:val="0"/>
    <w:rPr>
      <w:rFonts w:ascii="Courier New" w:cs="Courier New" w:hAnsi="Courier New"/>
    </w:rPr>
  </w:style>
  <w:style w:type="paragraph" w:customStyle="1" w:styleId="45">
    <w:name w:val="样式 1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6">
    <w:name w:val="样式 14 10 磅"/>
    <w:next w:val="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7">
    <w:name w:val="样式 6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48">
    <w:name w:val="样式 6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49">
    <w:name w:val="index 1"/>
    <w:basedOn w:val="0"/>
    <w:autoRedefine/>
    <w:next w:val="0"/>
  </w:style>
  <w:style w:type="paragraph" w:styleId="50">
    <w:name w:val="index heading"/>
    <w:basedOn w:val="0"/>
    <w:rPr>
      <w:rFonts w:ascii="Arial" w:cs="Arial" w:hAnsi="Arial"/>
      <w:b/>
      <w:bCs/>
    </w:rPr>
  </w:style>
  <w:style w:type="paragraph" w:styleId="51">
    <w:name w:val="table of figures"/>
    <w:basedOn w:val="0"/>
    <w:next w:val="0"/>
  </w:style>
  <w:style w:type="paragraph" w:styleId="52">
    <w:name w:val="envelope address"/>
    <w:basedOn w:val="0"/>
    <w:pPr>
      <w:snapToGrid w:val="0"/>
      <w:ind w:left="2880"/>
    </w:pPr>
    <w:rPr>
      <w:rFonts w:ascii="Arial" w:cs="Arial" w:hAnsi="Arial"/>
      <w:sz w:val="24"/>
      <w:szCs w:val="24"/>
    </w:rPr>
  </w:style>
  <w:style w:type="paragraph" w:customStyle="1" w:styleId="53">
    <w:name w:val="样式 15 10 磅"/>
    <w:next w:val="5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4">
    <w:name w:val="样式 1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5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6">
    <w:name w:val="样式 18 10 磅"/>
    <w:next w:val="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7">
    <w:name w:val="样式 19 10 磅"/>
    <w:next w:val="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8">
    <w:name w:val="样式 20 10 磅"/>
    <w:next w:val="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59">
    <w:name w:val="样式 21 10 磅"/>
    <w:next w:val="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0">
    <w:name w:val="样式 22 10 磅"/>
    <w:pPr>
      <w:widowControl w:val="0"/>
      <w:ind w:leftChars="400" w:left="40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1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2">
    <w:name w:val="样式 2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styleId="63">
    <w:name w:val="toc 1"/>
    <w:basedOn w:val="0"/>
    <w:autoRedefine/>
    <w:next w:val="0"/>
  </w:style>
  <w:style w:type="paragraph" w:styleId="64">
    <w:name w:val="toc 2"/>
    <w:basedOn w:val="0"/>
    <w:autoRedefine/>
    <w:next w:val="0"/>
    <w:pPr>
      <w:ind w:left="420"/>
    </w:pPr>
  </w:style>
  <w:style w:type="paragraph" w:styleId="65">
    <w:name w:val="toc 5"/>
    <w:basedOn w:val="0"/>
    <w:autoRedefine/>
    <w:next w:val="0"/>
    <w:pPr>
      <w:ind w:left="1680"/>
    </w:pPr>
  </w:style>
  <w:style w:type="paragraph" w:styleId="66">
    <w:name w:val="toc 8"/>
    <w:basedOn w:val="0"/>
    <w:autoRedefine/>
    <w:next w:val="0"/>
    <w:pPr>
      <w:ind w:left="2940"/>
    </w:pPr>
  </w:style>
  <w:style w:type="paragraph" w:styleId="67">
    <w:name w:val="Normal Indent"/>
    <w:basedOn w:val="0"/>
    <w:pPr>
      <w:ind w:firstLine="420"/>
    </w:pPr>
  </w:style>
  <w:style w:type="paragraph" w:styleId="68">
    <w:name w:val="footnote text"/>
    <w:basedOn w:val="0"/>
    <w:pPr>
      <w:snapToGrid w:val="0"/>
      <w:jc w:val="left"/>
    </w:pPr>
    <w:rPr>
      <w:sz w:val="18"/>
    </w:rPr>
  </w:style>
  <w:style w:type="paragraph" w:styleId="69">
    <w:name w:val="caption"/>
    <w:basedOn w:val="0"/>
    <w:next w:val="0"/>
    <w:rPr>
      <w:rFonts w:ascii="Arial" w:eastAsia="黑体" w:hAnsi="Arial"/>
      <w:b/>
      <w:sz w:val="20"/>
    </w:rPr>
  </w:style>
  <w:style w:type="paragraph" w:styleId="70">
    <w:name w:val="envelope return"/>
    <w:basedOn w:val="0"/>
    <w:pPr>
      <w:snapToGrid w:val="0"/>
    </w:pPr>
    <w:rPr>
      <w:rFonts w:ascii="Arial" w:hAnsi="Arial"/>
    </w:rPr>
  </w:style>
  <w:style w:type="character" w:styleId="71">
    <w:name w:val="endnote reference"/>
    <w:basedOn w:val="10"/>
    <w:rPr>
      <w:vertAlign w:val="superscript"/>
    </w:rPr>
  </w:style>
  <w:style w:type="paragraph" w:styleId="72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left"/>
    </w:pPr>
    <w:rPr>
      <w:rFonts w:ascii="Courier New" w:eastAsia="宋体" w:cs="Times New Roman" w:hAnsi="Courier New"/>
      <w:sz w:val="24"/>
      <w:lang w:val="en-US" w:eastAsia="zh-CN" w:bidi="ar-SA"/>
    </w:rPr>
  </w:style>
  <w:style w:type="paragraph" w:styleId="73">
    <w:name w:val="toa heading"/>
    <w:basedOn w:val="0"/>
    <w:next w:val="0"/>
    <w:pPr>
      <w:spacing w:before="120"/>
    </w:pPr>
    <w:rPr>
      <w:rFonts w:ascii="Arial" w:hAnsi="Arial"/>
      <w:sz w:val="24"/>
    </w:rPr>
  </w:style>
  <w:style w:type="paragraph" w:styleId="74">
    <w:name w:val="List"/>
    <w:basedOn w:val="0"/>
    <w:pPr>
      <w:ind w:left="420" w:hanging="420"/>
    </w:pPr>
  </w:style>
  <w:style w:type="paragraph" w:styleId="75">
    <w:name w:val="List Bullet"/>
    <w:basedOn w:val="0"/>
    <w:pPr>
      <w:numPr>
        <w:ilvl w:val="0"/>
        <w:numId w:val="1"/>
      </w:numPr>
    </w:pPr>
  </w:style>
  <w:style w:type="paragraph" w:styleId="76">
    <w:name w:val="List Number"/>
    <w:basedOn w:val="0"/>
    <w:pPr>
      <w:numPr>
        <w:ilvl w:val="0"/>
        <w:numId w:val="2"/>
      </w:numPr>
    </w:pPr>
  </w:style>
  <w:style w:type="paragraph" w:styleId="77">
    <w:name w:val="List 2"/>
    <w:basedOn w:val="0"/>
    <w:pPr>
      <w:ind w:left="840" w:hanging="420"/>
    </w:pPr>
  </w:style>
  <w:style w:type="paragraph" w:styleId="78">
    <w:name w:val="List 3"/>
    <w:basedOn w:val="0"/>
    <w:pPr>
      <w:ind w:left="1260" w:hanging="420"/>
    </w:pPr>
  </w:style>
  <w:style w:type="paragraph" w:styleId="79">
    <w:name w:val="List 4"/>
    <w:basedOn w:val="0"/>
    <w:pPr>
      <w:ind w:left="1680" w:hanging="420"/>
    </w:pPr>
  </w:style>
  <w:style w:type="paragraph" w:styleId="80">
    <w:name w:val="List 5"/>
    <w:basedOn w:val="0"/>
    <w:pPr>
      <w:ind w:left="2100" w:hanging="420"/>
    </w:pPr>
  </w:style>
  <w:style w:type="paragraph" w:styleId="81">
    <w:name w:val="List Bullet 2"/>
    <w:basedOn w:val="0"/>
    <w:pPr>
      <w:numPr>
        <w:ilvl w:val="0"/>
        <w:numId w:val="3"/>
      </w:numPr>
    </w:pPr>
  </w:style>
  <w:style w:type="paragraph" w:styleId="82">
    <w:name w:val="List Bullet 3"/>
    <w:basedOn w:val="0"/>
    <w:pPr>
      <w:numPr>
        <w:ilvl w:val="0"/>
        <w:numId w:val="4"/>
      </w:numPr>
    </w:pPr>
  </w:style>
  <w:style w:type="paragraph" w:styleId="83">
    <w:name w:val="List Bullet 4"/>
    <w:basedOn w:val="0"/>
    <w:pPr>
      <w:numPr>
        <w:ilvl w:val="0"/>
        <w:numId w:val="5"/>
      </w:numPr>
    </w:pPr>
  </w:style>
  <w:style w:type="paragraph" w:styleId="84">
    <w:name w:val="List Bullet 5"/>
    <w:basedOn w:val="0"/>
    <w:pPr>
      <w:numPr>
        <w:ilvl w:val="0"/>
        <w:numId w:val="6"/>
      </w:numPr>
    </w:pPr>
  </w:style>
  <w:style w:type="paragraph" w:styleId="85">
    <w:name w:val="List Number 2"/>
    <w:basedOn w:val="0"/>
    <w:pPr>
      <w:numPr>
        <w:ilvl w:val="0"/>
        <w:numId w:val="7"/>
      </w:numPr>
    </w:pPr>
  </w:style>
  <w:style w:type="paragraph" w:styleId="86">
    <w:name w:val="List Number 3"/>
    <w:basedOn w:val="0"/>
    <w:pPr>
      <w:numPr>
        <w:ilvl w:val="0"/>
        <w:numId w:val="8"/>
      </w:numPr>
    </w:pPr>
  </w:style>
  <w:style w:type="paragraph" w:styleId="87">
    <w:name w:val="List Number 4"/>
    <w:basedOn w:val="0"/>
    <w:pPr>
      <w:numPr>
        <w:ilvl w:val="0"/>
        <w:numId w:val="9"/>
      </w:numPr>
    </w:pPr>
  </w:style>
  <w:style w:type="paragraph" w:styleId="88">
    <w:name w:val="List Number 5"/>
    <w:basedOn w:val="0"/>
    <w:pPr>
      <w:numPr>
        <w:ilvl w:val="0"/>
        <w:numId w:val="10"/>
      </w:numPr>
    </w:pPr>
  </w:style>
  <w:style w:type="paragraph" w:styleId="89">
    <w:name w:val="Closing"/>
    <w:basedOn w:val="0"/>
    <w:pPr>
      <w:ind w:left="4320"/>
    </w:pPr>
  </w:style>
  <w:style w:type="paragraph" w:styleId="90">
    <w:name w:val="Signature"/>
    <w:basedOn w:val="0"/>
    <w:pPr>
      <w:ind w:left="4320"/>
    </w:pPr>
  </w:style>
  <w:style w:type="paragraph" w:styleId="91">
    <w:name w:val="Body Text"/>
    <w:basedOn w:val="0"/>
    <w:pPr>
      <w:spacing w:after="120"/>
    </w:pPr>
  </w:style>
  <w:style w:type="paragraph" w:styleId="92">
    <w:name w:val="Body Text Indent"/>
    <w:basedOn w:val="0"/>
    <w:pPr>
      <w:spacing w:after="120"/>
      <w:ind w:left="420"/>
    </w:pPr>
  </w:style>
  <w:style w:type="paragraph" w:styleId="93">
    <w:name w:val="List Continue"/>
    <w:basedOn w:val="0"/>
    <w:pPr>
      <w:spacing w:after="120"/>
      <w:ind w:left="420"/>
    </w:pPr>
  </w:style>
  <w:style w:type="paragraph" w:styleId="94">
    <w:name w:val="List Continue 2"/>
    <w:basedOn w:val="0"/>
    <w:pPr>
      <w:spacing w:after="120"/>
      <w:ind w:left="840"/>
    </w:pPr>
  </w:style>
  <w:style w:type="paragraph" w:styleId="95">
    <w:name w:val="List Continue 3"/>
    <w:basedOn w:val="0"/>
    <w:pPr>
      <w:spacing w:after="120"/>
      <w:ind w:left="1260"/>
    </w:pPr>
  </w:style>
  <w:style w:type="paragraph" w:styleId="96">
    <w:name w:val="List Continue 4"/>
    <w:basedOn w:val="0"/>
    <w:pPr>
      <w:spacing w:after="120"/>
      <w:ind w:left="1680"/>
    </w:pPr>
  </w:style>
  <w:style w:type="paragraph" w:styleId="97">
    <w:name w:val="List Continue 5"/>
    <w:basedOn w:val="0"/>
    <w:pPr>
      <w:spacing w:after="120"/>
      <w:ind w:left="2100"/>
    </w:pPr>
  </w:style>
  <w:style w:type="paragraph" w:styleId="98">
    <w:name w:val="Message Header"/>
    <w:basedOn w:val="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pct12" w:color="auto" w:fill="auto"/>
      <w:ind w:leftChars="500" w:left="1000" w:hangingChars="500" w:hanging="500"/>
    </w:pPr>
    <w:rPr>
      <w:rFonts w:ascii="Arial" w:hAnsi="Arial"/>
      <w:sz w:val="24"/>
    </w:rPr>
  </w:style>
  <w:style w:type="paragraph" w:styleId="99">
    <w:name w:val="Salutation"/>
    <w:basedOn w:val="0"/>
    <w:next w:val="0"/>
  </w:style>
  <w:style w:type="paragraph" w:styleId="100">
    <w:name w:val="Date"/>
    <w:basedOn w:val="0"/>
    <w:next w:val="0"/>
    <w:pPr>
      <w:ind w:leftChars="2500" w:left="2500"/>
    </w:pPr>
  </w:style>
  <w:style w:type="paragraph" w:styleId="101">
    <w:name w:val="Body Text First Indent"/>
    <w:basedOn w:val="91"/>
    <w:pPr>
      <w:ind w:firstLine="420"/>
    </w:pPr>
  </w:style>
  <w:style w:type="paragraph" w:styleId="102">
    <w:name w:val="Body Text First Indent 2"/>
    <w:basedOn w:val="92"/>
    <w:pPr>
      <w:ind w:firstLine="420"/>
    </w:pPr>
  </w:style>
  <w:style w:type="paragraph" w:styleId="103">
    <w:name w:val="Note Heading"/>
    <w:basedOn w:val="0"/>
    <w:next w:val="0"/>
    <w:pPr>
      <w:jc w:val="center"/>
    </w:pPr>
  </w:style>
  <w:style w:type="paragraph" w:styleId="104">
    <w:name w:val="Body Text 2"/>
    <w:basedOn w:val="0"/>
    <w:pPr>
      <w:spacing w:after="120" w:line="480" w:lineRule="auto"/>
    </w:pPr>
  </w:style>
  <w:style w:type="paragraph" w:styleId="105">
    <w:name w:val="Body Text 3"/>
    <w:basedOn w:val="0"/>
    <w:pPr>
      <w:spacing w:after="120"/>
    </w:pPr>
    <w:rPr>
      <w:sz w:val="16"/>
    </w:rPr>
  </w:style>
  <w:style w:type="paragraph" w:styleId="106">
    <w:name w:val="Body Text Indent 2"/>
    <w:basedOn w:val="0"/>
    <w:pPr>
      <w:spacing w:after="120" w:line="480" w:lineRule="auto"/>
      <w:ind w:left="420"/>
    </w:pPr>
  </w:style>
  <w:style w:type="character" w:styleId="107">
    <w:name w:val="FollowedHyperlink"/>
    <w:basedOn w:val="10"/>
    <w:rPr>
      <w:color w:val="800080"/>
      <w:u w:val="single"/>
    </w:rPr>
  </w:style>
  <w:style w:type="character" w:styleId="108">
    <w:name w:val="Strong"/>
    <w:basedOn w:val="10"/>
    <w:rPr>
      <w:b/>
    </w:rPr>
  </w:style>
  <w:style w:type="character" w:styleId="109">
    <w:name w:val="Emphasis"/>
    <w:basedOn w:val="10"/>
    <w:rPr>
      <w:i/>
    </w:rPr>
  </w:style>
  <w:style w:type="paragraph" w:styleId="110">
    <w:name w:val="E-mail Signature"/>
    <w:basedOn w:val="0"/>
  </w:style>
  <w:style w:type="paragraph" w:styleId="111">
    <w:name w:val="Normal (Web)"/>
    <w:basedOn w:val="0"/>
    <w:rPr>
      <w:sz w:val="24"/>
    </w:rPr>
  </w:style>
  <w:style w:type="character" w:styleId="112">
    <w:name w:val="HTML Acronym"/>
    <w:basedOn w:val="10"/>
  </w:style>
  <w:style w:type="paragraph" w:styleId="113">
    <w:name w:val="HTML Address"/>
    <w:basedOn w:val="0"/>
    <w:rPr>
      <w:i/>
    </w:rPr>
  </w:style>
  <w:style w:type="character" w:styleId="114">
    <w:name w:val="HTML Cite"/>
    <w:basedOn w:val="10"/>
    <w:rPr>
      <w:i/>
    </w:rPr>
  </w:style>
  <w:style w:type="character" w:styleId="115">
    <w:name w:val="HTML Code"/>
    <w:basedOn w:val="10"/>
    <w:rPr>
      <w:rFonts w:ascii="Courier New" w:hAnsi="Courier New"/>
      <w:sz w:val="20"/>
    </w:rPr>
  </w:style>
  <w:style w:type="character" w:styleId="116">
    <w:name w:val="HTML Definition"/>
    <w:basedOn w:val="10"/>
    <w:rPr>
      <w:i/>
    </w:rPr>
  </w:style>
  <w:style w:type="character" w:styleId="117">
    <w:name w:val="HTML Keyboard"/>
    <w:basedOn w:val="10"/>
    <w:rPr>
      <w:rFonts w:ascii="Courier New" w:hAnsi="Courier New"/>
      <w:sz w:val="20"/>
    </w:rPr>
  </w:style>
  <w:style w:type="paragraph" w:styleId="118">
    <w:name w:val="HTML Preformatted"/>
    <w:basedOn w:val="0"/>
    <w:rPr>
      <w:rFonts w:ascii="Courier New" w:hAnsi="Courier New"/>
      <w:sz w:val="20"/>
    </w:rPr>
  </w:style>
  <w:style w:type="character" w:styleId="119">
    <w:name w:val="HTML Sample"/>
    <w:basedOn w:val="10"/>
    <w:rPr>
      <w:rFonts w:ascii="Courier New" w:hAnsi="Courier New"/>
    </w:rPr>
  </w:style>
  <w:style w:type="character" w:styleId="120">
    <w:name w:val="HTML Typewriter"/>
    <w:basedOn w:val="10"/>
    <w:rPr>
      <w:rFonts w:ascii="Courier New" w:hAnsi="Courier New"/>
      <w:sz w:val="20"/>
    </w:rPr>
  </w:style>
  <w:style w:type="character" w:styleId="121">
    <w:name w:val="HTML Variable"/>
    <w:basedOn w:val="10"/>
    <w:rPr>
      <w:i/>
    </w:rPr>
  </w:style>
  <w:style w:type="paragraph" w:styleId="122">
    <w:name w:val="annotation subject"/>
    <w:basedOn w:val="22"/>
    <w:next w:val="22"/>
    <w:rPr>
      <w:b/>
    </w:rPr>
  </w:style>
  <w:style w:type="paragraph" w:customStyle="1" w:styleId="123">
    <w:name w:val="正文文字"/>
    <w:basedOn w:val="0"/>
    <w:next w:val="0"/>
    <w:pPr>
      <w:spacing w:after="120"/>
    </w:pPr>
  </w:style>
  <w:style w:type="paragraph" w:customStyle="1" w:styleId="124">
    <w:name w:val="正文文字 1"/>
    <w:basedOn w:val="0"/>
    <w:autoRedefine/>
    <w:next w:val="0"/>
    <w:pPr>
      <w:ind w:left="240"/>
    </w:pPr>
    <w:rPr>
      <w:sz w:val="28"/>
    </w:rPr>
  </w:style>
  <w:style w:type="paragraph" w:customStyle="1" w:styleId="125">
    <w:name w:val="正文文字 2"/>
    <w:basedOn w:val="0"/>
    <w:autoRedefine/>
    <w:next w:val="0"/>
    <w:pPr>
      <w:ind w:left="240"/>
    </w:pPr>
    <w:rPr>
      <w:rFonts w:ascii="Arial" w:hAnsi="Arial"/>
      <w:sz w:val="28"/>
    </w:rPr>
  </w:style>
  <w:style w:type="paragraph" w:customStyle="1" w:styleId="126">
    <w:name w:val="正文文字 3"/>
    <w:basedOn w:val="0"/>
    <w:autoRedefine/>
    <w:next w:val="0"/>
    <w:pPr>
      <w:ind w:left="240"/>
    </w:pPr>
    <w:rPr>
      <w:sz w:val="28"/>
    </w:rPr>
  </w:style>
  <w:style w:type="paragraph" w:customStyle="1" w:styleId="127">
    <w:name w:val="正文文字 4"/>
    <w:basedOn w:val="0"/>
    <w:autoRedefine/>
    <w:next w:val="0"/>
    <w:pPr>
      <w:ind w:left="240"/>
    </w:pPr>
    <w:rPr>
      <w:sz w:val="24"/>
    </w:rPr>
  </w:style>
  <w:style w:type="paragraph" w:customStyle="1" w:styleId="128">
    <w:name w:val="正文文字 5"/>
    <w:basedOn w:val="0"/>
    <w:autoRedefine/>
    <w:next w:val="0"/>
    <w:pPr>
      <w:ind w:left="240"/>
    </w:pPr>
    <w:rPr>
      <w:sz w:val="24"/>
    </w:rPr>
  </w:style>
  <w:style w:type="paragraph" w:customStyle="1" w:styleId="129">
    <w:name w:val="正文文字 6"/>
    <w:basedOn w:val="0"/>
    <w:autoRedefine/>
    <w:next w:val="0"/>
    <w:pPr>
      <w:ind w:left="240"/>
    </w:pPr>
    <w:rPr>
      <w:sz w:val="20"/>
    </w:rPr>
  </w:style>
  <w:style w:type="paragraph" w:customStyle="1" w:styleId="130">
    <w:name w:val="正文文字 7"/>
    <w:basedOn w:val="0"/>
    <w:autoRedefine/>
    <w:next w:val="0"/>
    <w:pPr>
      <w:ind w:left="240"/>
    </w:pPr>
    <w:rPr>
      <w:sz w:val="20"/>
    </w:rPr>
  </w:style>
  <w:style w:type="paragraph" w:customStyle="1" w:styleId="131">
    <w:name w:val="正文文字 8"/>
    <w:basedOn w:val="0"/>
    <w:autoRedefine/>
    <w:next w:val="0"/>
    <w:pPr>
      <w:ind w:left="240"/>
    </w:pPr>
    <w:rPr>
      <w:sz w:val="16"/>
    </w:rPr>
  </w:style>
  <w:style w:type="paragraph" w:customStyle="1" w:styleId="132">
    <w:name w:val="正文文字 9"/>
    <w:basedOn w:val="0"/>
    <w:autoRedefine/>
    <w:next w:val="0"/>
    <w:pPr>
      <w:ind w:left="240"/>
    </w:pPr>
    <w:rPr>
      <w:sz w:val="16"/>
    </w:rPr>
  </w:style>
  <w:style w:type="paragraph" w:customStyle="1" w:styleId="133">
    <w:name w:val="公式样式 文本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4">
    <w:name w:val="公式样式 函数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5">
    <w:name w:val="公式样式 变量"/>
    <w:autoRedefine/>
    <w:rPr>
      <w:rFonts w:ascii="Times New Roman" w:eastAsia="宋体" w:cs="Times New Roman" w:hAnsi="Times New Roman"/>
      <w:b w:val="0"/>
      <w:i/>
      <w:lang w:val="en-US" w:eastAsia="zh-CN" w:bidi="ar-SA"/>
    </w:rPr>
  </w:style>
  <w:style w:type="paragraph" w:customStyle="1" w:styleId="136">
    <w:name w:val="公式样式 小写希腊字母"/>
    <w:autoRedefine/>
    <w:rPr>
      <w:rFonts w:ascii="Times New Roman" w:eastAsia="宋体" w:cs="Times New Roman" w:hAnsi="Times New Roman"/>
      <w:b w:val="0"/>
      <w:i/>
      <w:lang w:val="en-US" w:eastAsia="zh-CN" w:bidi="ar-SA"/>
    </w:rPr>
  </w:style>
  <w:style w:type="paragraph" w:customStyle="1" w:styleId="137">
    <w:name w:val="公式样式 大写希腊字母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8">
    <w:name w:val="公式样式 符号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39">
    <w:name w:val="公式样式 矢量矩阵"/>
    <w:autoRedefine/>
    <w:rPr>
      <w:rFonts w:ascii="Times New Roman" w:eastAsia="宋体" w:cs="Times New Roman" w:hAnsi="Times New Roman"/>
      <w:b/>
      <w:i w:val="0"/>
      <w:lang w:val="en-US" w:eastAsia="zh-CN" w:bidi="ar-SA"/>
    </w:rPr>
  </w:style>
  <w:style w:type="paragraph" w:customStyle="1" w:styleId="140">
    <w:name w:val="公式样式 数字"/>
    <w:autoRedefine/>
    <w:rPr>
      <w:rFonts w:ascii="Times New Roman" w:eastAsia="宋体" w:cs="Times New Roman" w:hAnsi="Times New Roman"/>
      <w:b w:val="0"/>
      <w:i w:val="0"/>
      <w:lang w:val="en-US" w:eastAsia="zh-CN" w:bidi="ar-SA"/>
    </w:rPr>
  </w:style>
  <w:style w:type="paragraph" w:customStyle="1" w:styleId="141">
    <w:name w:val="样式 36 10 磅"/>
    <w:next w:val="6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Calibri" w:eastAsia="宋体" w:cs="Arial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2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42">
    <w:name w:val="样式 193 10 磅"/>
    <w:next w:val="27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3">
    <w:name w:val="样式 192 10 磅"/>
    <w:next w:val="27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4">
    <w:name w:val="样式 191 10 磅"/>
    <w:next w:val="27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5">
    <w:name w:val="样式 190 10 磅"/>
    <w:next w:val="27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6">
    <w:name w:val="样式 189 10 磅"/>
    <w:next w:val="27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7">
    <w:name w:val="样式 188 10 磅"/>
    <w:next w:val="27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48">
    <w:name w:val="样式 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49">
    <w:name w:val="样式 187 10 磅"/>
    <w:next w:val="27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0">
    <w:name w:val="样式 186 10 磅"/>
    <w:next w:val="27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1">
    <w:name w:val="样式 185 10 磅"/>
    <w:next w:val="27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2">
    <w:name w:val="样式 184 10 磅"/>
    <w:next w:val="26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3">
    <w:name w:val="样式 183 10 磅"/>
    <w:next w:val="26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4">
    <w:name w:val="样式 182 10 磅"/>
    <w:next w:val="26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5">
    <w:name w:val="样式 181 10 磅"/>
    <w:next w:val="26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6">
    <w:name w:val="样式 180 10 磅"/>
    <w:next w:val="26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7">
    <w:name w:val="样式 179 10 磅"/>
    <w:next w:val="26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8">
    <w:name w:val="样式 178 10 磅"/>
    <w:next w:val="26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59">
    <w:name w:val="样式 177 10 磅"/>
    <w:next w:val="26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0">
    <w:name w:val="样式 176 10 磅"/>
    <w:next w:val="26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1">
    <w:name w:val="样式 26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2">
    <w:name w:val="样式 2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3">
    <w:name w:val="样式 2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4">
    <w:name w:val="样式 29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5">
    <w:name w:val="样式 175 10 磅"/>
    <w:next w:val="26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6">
    <w:name w:val="样式 31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7">
    <w:name w:val="样式 174 10 磅"/>
    <w:next w:val="25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8">
    <w:name w:val="样式 32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69">
    <w:name w:val="样式 33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0">
    <w:name w:val="样式 34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1">
    <w:name w:val="样式 173 10 磅"/>
    <w:next w:val="25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2">
    <w:name w:val="样式 35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3">
    <w:name w:val="样式 172 10 磅"/>
    <w:next w:val="25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4">
    <w:name w:val="样式 171 10 磅"/>
    <w:next w:val="25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5">
    <w:name w:val="样式 170 10 磅"/>
    <w:next w:val="25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6">
    <w:name w:val="样式 169 10 磅"/>
    <w:next w:val="25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7">
    <w:name w:val="样式 168 10 磅"/>
    <w:next w:val="25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8">
    <w:name w:val="样式 167 10 磅"/>
    <w:next w:val="25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79">
    <w:name w:val="样式 37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0">
    <w:name w:val="样式 38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1">
    <w:name w:val="样式 39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2">
    <w:name w:val="样式 40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3">
    <w:name w:val="样式 41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4">
    <w:name w:val="样式 42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5">
    <w:name w:val="样式 166 10 磅"/>
    <w:next w:val="25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6">
    <w:name w:val="样式 43 10 磅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7">
    <w:name w:val="样式 165 10 磅"/>
    <w:next w:val="25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8">
    <w:name w:val="样式 164 10 磅"/>
    <w:next w:val="24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9">
    <w:name w:val="样式 163 10 磅"/>
    <w:next w:val="24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0">
    <w:name w:val="样式 162 10 磅"/>
    <w:next w:val="24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1">
    <w:name w:val="样式 161 10 磅"/>
    <w:next w:val="24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2">
    <w:name w:val="样式 160 10 磅"/>
    <w:next w:val="24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3">
    <w:name w:val="样式 159 10 磅"/>
    <w:next w:val="24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4">
    <w:name w:val="样式 157 10 磅"/>
    <w:next w:val="24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5">
    <w:name w:val="样式 156 10 磅"/>
    <w:next w:val="24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6">
    <w:name w:val="样式 155 10 磅"/>
    <w:next w:val="24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7">
    <w:name w:val="样式 154 10 磅"/>
    <w:next w:val="24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8">
    <w:name w:val="样式 153 10 磅"/>
    <w:next w:val="23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99">
    <w:name w:val="样式 152 10 磅"/>
    <w:next w:val="23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0">
    <w:name w:val="样式 151 10 磅"/>
    <w:next w:val="23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1">
    <w:name w:val="样式 47 10 磅"/>
    <w:next w:val="6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2">
    <w:name w:val="样式 150 10 磅"/>
    <w:next w:val="2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3">
    <w:name w:val="样式 119 10 磅"/>
    <w:next w:val="2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4">
    <w:name w:val="样式 118 10 磅"/>
    <w:next w:val="2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5">
    <w:name w:val="样式 117 10 磅"/>
    <w:next w:val="2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6">
    <w:name w:val="样式 51 10 磅"/>
    <w:next w:val="6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7">
    <w:name w:val="样式 52 10 磅"/>
    <w:next w:val="6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8">
    <w:name w:val="样式 116 10 磅"/>
    <w:next w:val="23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09">
    <w:name w:val="样式 54 10 磅"/>
    <w:next w:val="6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0">
    <w:name w:val="样式 115 10 磅"/>
    <w:next w:val="23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1">
    <w:name w:val="样式 114 10 磅"/>
    <w:next w:val="23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2">
    <w:name w:val="样式 56 10 磅"/>
    <w:next w:val="6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3">
    <w:name w:val="样式 107 10 磅"/>
    <w:next w:val="2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4">
    <w:name w:val="样式 106 10 磅"/>
    <w:next w:val="22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5">
    <w:name w:val="样式 59 10 磅"/>
    <w:next w:val="6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6">
    <w:name w:val="样式 60 10 磅"/>
    <w:next w:val="6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7">
    <w:name w:val="样式 61 10 磅"/>
    <w:next w:val="7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8">
    <w:name w:val="样式 105 10 磅"/>
    <w:next w:val="22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19">
    <w:name w:val="样式 104 10 磅"/>
    <w:next w:val="2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0">
    <w:name w:val="样式 103 10 磅"/>
    <w:next w:val="2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1">
    <w:name w:val="样式 102 10 磅"/>
    <w:next w:val="2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2">
    <w:name w:val="样式 66 10 磅"/>
    <w:next w:val="7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3">
    <w:name w:val="样式 69 10 磅"/>
    <w:next w:val="7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4">
    <w:name w:val="样式 70 10 磅"/>
    <w:next w:val="7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5">
    <w:name w:val="样式 71 10 磅"/>
    <w:next w:val="7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6">
    <w:name w:val="样式 72 10 磅"/>
    <w:next w:val="7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7">
    <w:name w:val="样式 65 10 磅"/>
    <w:next w:val="21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8">
    <w:name w:val="样式 73 10 磅"/>
    <w:next w:val="7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29">
    <w:name w:val="样式 74 10 磅"/>
    <w:next w:val="7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0">
    <w:name w:val="样式 75 10 磅"/>
    <w:next w:val="7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1">
    <w:name w:val="样式 76 10 磅"/>
    <w:next w:val="7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2">
    <w:name w:val="样式 77 10 磅"/>
    <w:next w:val="8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3">
    <w:name w:val="样式 78 10 磅"/>
    <w:next w:val="8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4">
    <w:name w:val="样式 79 10 磅"/>
    <w:next w:val="8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5">
    <w:name w:val="样式 80 10 磅"/>
    <w:next w:val="8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6">
    <w:name w:val="样式 81 10 磅"/>
    <w:next w:val="8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7">
    <w:name w:val="样式 82 10 磅"/>
    <w:next w:val="8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8">
    <w:name w:val="样式 83 10 磅"/>
    <w:next w:val="8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9">
    <w:name w:val="样式 84 10 磅"/>
    <w:next w:val="8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0">
    <w:name w:val="样式 85 10 磅"/>
    <w:next w:val="8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1">
    <w:name w:val="样式 86 10 磅"/>
    <w:next w:val="8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2">
    <w:name w:val="样式 87 10 磅"/>
    <w:next w:val="9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3">
    <w:name w:val="样式 88 10 磅"/>
    <w:next w:val="9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4">
    <w:name w:val="样式 89 10 磅"/>
    <w:next w:val="9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5">
    <w:name w:val="样式 90 10 磅"/>
    <w:next w:val="9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6">
    <w:name w:val="样式 91 10 磅"/>
    <w:next w:val="9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7">
    <w:name w:val="样式 92 10 磅"/>
    <w:next w:val="9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8">
    <w:name w:val="样式 93 10 磅"/>
    <w:next w:val="9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49">
    <w:name w:val="样式 94 10 磅"/>
    <w:next w:val="9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0">
    <w:name w:val="样式 95 10 磅"/>
    <w:next w:val="9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1">
    <w:name w:val="样式 96 10 磅"/>
    <w:next w:val="9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2">
    <w:name w:val="样式 97 10 磅"/>
    <w:next w:val="10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3">
    <w:name w:val="样式 98 10 磅"/>
    <w:next w:val="10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4">
    <w:name w:val="样式 99 10 磅"/>
    <w:next w:val="10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5">
    <w:name w:val="样式 100 10 磅"/>
    <w:next w:val="10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6">
    <w:name w:val="样式 101 10 磅"/>
    <w:next w:val="10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7">
    <w:name w:val="样式 108 10 磅"/>
    <w:next w:val="10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8">
    <w:name w:val="样式 109 10 磅"/>
    <w:next w:val="11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59">
    <w:name w:val="样式 110 10 磅"/>
    <w:next w:val="11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0">
    <w:name w:val="样式 111 10 磅"/>
    <w:next w:val="11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1">
    <w:name w:val="样式 112 10 磅"/>
    <w:next w:val="11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2">
    <w:name w:val="样式 113 10 磅"/>
    <w:next w:val="11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3">
    <w:name w:val="样式 120 10 磅"/>
    <w:next w:val="12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4">
    <w:name w:val="样式 121 10 磅"/>
    <w:next w:val="12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5">
    <w:name w:val="样式 122 10 磅"/>
    <w:next w:val="12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6">
    <w:name w:val="样式 123 10 磅"/>
    <w:next w:val="12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7">
    <w:name w:val="样式 124 10 磅"/>
    <w:next w:val="12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8">
    <w:name w:val="样式 125 10 磅"/>
    <w:next w:val="12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69">
    <w:name w:val="样式 126 10 磅"/>
    <w:next w:val="12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0">
    <w:name w:val="样式 127 10 磅"/>
    <w:next w:val="12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1">
    <w:name w:val="样式 128 10 磅"/>
    <w:next w:val="12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2">
    <w:name w:val="样式 129 10 磅"/>
    <w:next w:val="13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3">
    <w:name w:val="样式 130 10 磅"/>
    <w:next w:val="13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4">
    <w:name w:val="样式 131 10 磅"/>
    <w:next w:val="13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5">
    <w:name w:val="样式 132 10 磅"/>
    <w:next w:val="13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6">
    <w:name w:val="样式 133 10 磅"/>
    <w:next w:val="13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7">
    <w:name w:val="样式 134 10 磅"/>
    <w:next w:val="13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8">
    <w:name w:val="样式 135 10 磅"/>
    <w:next w:val="13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79">
    <w:name w:val="样式 136 10 磅"/>
    <w:next w:val="13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0">
    <w:name w:val="样式 137 10 磅"/>
    <w:next w:val="13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1">
    <w:name w:val="样式 138 10 磅"/>
    <w:next w:val="13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2">
    <w:name w:val="样式 139 10 磅"/>
    <w:next w:val="14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3">
    <w:name w:val="样式 140 10 磅"/>
    <w:next w:val="141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4">
    <w:name w:val="样式 141 10 磅"/>
    <w:next w:val="142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5">
    <w:name w:val="样式 142 10 磅"/>
    <w:next w:val="143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6">
    <w:name w:val="样式 143 10 磅"/>
    <w:next w:val="144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7">
    <w:name w:val="样式 144 10 磅"/>
    <w:next w:val="145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8">
    <w:name w:val="样式 145 10 磅"/>
    <w:next w:val="146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89">
    <w:name w:val="样式 146 10 磅"/>
    <w:next w:val="147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0">
    <w:name w:val="样式 147 10 磅"/>
    <w:next w:val="148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1">
    <w:name w:val="样式 148 10 磅"/>
    <w:next w:val="149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2">
    <w:name w:val="样式 149 10 磅"/>
    <w:next w:val="150"/>
    <w:pPr>
      <w:widowControl w:val="0"/>
      <w:spacing w:line="240" w:lineRule="auto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93">
    <w:name w:val="样式 30 三号"/>
    <w:next w:val="10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4">
    <w:name w:val="样式 31 三号"/>
    <w:next w:val="10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5">
    <w:name w:val="样式 32 三号"/>
    <w:next w:val="10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6">
    <w:name w:val="样式 33 三号"/>
    <w:next w:val="11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7">
    <w:name w:val="样式 34 三号"/>
    <w:next w:val="11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8">
    <w:name w:val="样式 35 三号"/>
    <w:next w:val="11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299">
    <w:name w:val="样式 36 三号"/>
    <w:next w:val="11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0">
    <w:name w:val="样式 37 三号"/>
    <w:next w:val="11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1">
    <w:name w:val="样式 38 三号"/>
    <w:next w:val="11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2">
    <w:name w:val="样式 39 三号"/>
    <w:next w:val="11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3">
    <w:name w:val="样式 40 三号"/>
    <w:next w:val="11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4">
    <w:name w:val="样式 41 三号"/>
    <w:next w:val="11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5">
    <w:name w:val="样式 42 三号"/>
    <w:next w:val="11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6">
    <w:name w:val="样式 43 三号"/>
    <w:next w:val="12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7">
    <w:name w:val="样式 44 三号"/>
    <w:next w:val="12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8">
    <w:name w:val="样式 45 三号"/>
    <w:next w:val="12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09">
    <w:name w:val="样式 46 三号"/>
    <w:next w:val="12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0">
    <w:name w:val="样式 47 三号"/>
    <w:next w:val="12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1">
    <w:name w:val="样式 48 三号"/>
    <w:next w:val="10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2">
    <w:name w:val="样式 49 三号"/>
    <w:next w:val="10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3">
    <w:name w:val="样式 50 三号"/>
    <w:next w:val="10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4">
    <w:name w:val="样式 51 三号"/>
    <w:next w:val="10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5">
    <w:name w:val="样式 52 三号"/>
    <w:next w:val="10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6">
    <w:name w:val="样式 53 三号"/>
    <w:next w:val="10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7">
    <w:name w:val="样式 54 三号"/>
    <w:next w:val="10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8">
    <w:name w:val="样式 55 三号"/>
    <w:next w:val="9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19">
    <w:name w:val="样式 56 三号"/>
    <w:next w:val="9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0">
    <w:name w:val="样式 57 三号"/>
    <w:next w:val="9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1">
    <w:name w:val="样式 58 三号"/>
    <w:next w:val="9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2">
    <w:name w:val="样式 59 三号"/>
    <w:next w:val="9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3">
    <w:name w:val="样式 60 三号"/>
    <w:next w:val="9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4">
    <w:name w:val="样式 61 三号"/>
    <w:next w:val="9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5">
    <w:name w:val="样式 62 三号"/>
    <w:next w:val="92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6">
    <w:name w:val="样式 63 三号"/>
    <w:next w:val="91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7">
    <w:name w:val="样式 64 三号"/>
    <w:next w:val="90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8">
    <w:name w:val="样式 65 三号"/>
    <w:next w:val="89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29">
    <w:name w:val="样式 66 三号"/>
    <w:next w:val="88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0">
    <w:name w:val="样式 67 三号"/>
    <w:next w:val="87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1">
    <w:name w:val="样式 68 三号"/>
    <w:next w:val="86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2">
    <w:name w:val="样式 69 三号"/>
    <w:next w:val="85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3">
    <w:name w:val="样式 70 三号"/>
    <w:next w:val="84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4">
    <w:name w:val="样式 71 三号"/>
    <w:next w:val="83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35">
    <w:name w:val="样式 57 10 磅"/>
    <w:next w:val="8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6">
    <w:name w:val="样式 58 10 磅"/>
    <w:next w:val="86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Calibri" w:eastAsia="宋体" w:cs="Arial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2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7">
    <w:name w:val="样式 4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8">
    <w:name w:val="样式 3 10 磅1"/>
    <w:next w:val="2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Chars="200" w:firstLine="200"/>
      <w:contextualSpacing w:val="0"/>
      <w:jc w:val="both"/>
      <w:textAlignment w:val="auto"/>
      <w:outlineLvl w:val="9"/>
    </w:pPr>
    <w:rPr>
      <w:rFonts w:ascii="Calibri" w:eastAsia="宋体" w:cs="Calibri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39">
    <w:name w:val="样式 45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Arial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40">
    <w:name w:val="样式 46 10 磅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Chars="200" w:firstLine="200"/>
      <w:contextualSpacing w:val="0"/>
      <w:jc w:val="both"/>
      <w:textAlignment w:val="auto"/>
      <w:outlineLvl w:val="9"/>
    </w:pPr>
    <w:rPr>
      <w:rFonts w:ascii="Calibri" w:eastAsia="宋体" w:cs="Calibri" w:hAnsi="Calibri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341">
    <w:name w:val="样式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2">
    <w:name w:val="样式 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3">
    <w:name w:val="样式 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4">
    <w:name w:val="样式 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5">
    <w:name w:val="样式 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6">
    <w:name w:val="样式 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7">
    <w:name w:val="样式 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8">
    <w:name w:val="样式 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49">
    <w:name w:val="样式 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0">
    <w:name w:val="样式 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1">
    <w:name w:val="样式 1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2">
    <w:name w:val="样式 1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3">
    <w:name w:val="样式 1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4">
    <w:name w:val="样式 1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5">
    <w:name w:val="样式 1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6">
    <w:name w:val="样式 1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7">
    <w:name w:val="样式 1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8">
    <w:name w:val="样式 1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59">
    <w:name w:val="样式 1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0">
    <w:name w:val="样式 1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1">
    <w:name w:val="样式 2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2">
    <w:name w:val="样式 2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3">
    <w:name w:val="样式 2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4">
    <w:name w:val="样式 2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5">
    <w:name w:val="样式 2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6">
    <w:name w:val="样式 2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7">
    <w:name w:val="样式 2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8">
    <w:name w:val="样式 2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69">
    <w:name w:val="样式 2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0">
    <w:name w:val="样式 2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1">
    <w:name w:val="样式 4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372">
    <w:name w:val="样式 7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3">
    <w:name w:val="样式 7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4">
    <w:name w:val="样式 7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5">
    <w:name w:val="样式 7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6">
    <w:name w:val="样式 7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7">
    <w:name w:val="样式 7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8">
    <w:name w:val="样式 7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79">
    <w:name w:val="样式 7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0">
    <w:name w:val="样式 8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1">
    <w:name w:val="样式 8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2">
    <w:name w:val="样式 8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3">
    <w:name w:val="样式 8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4">
    <w:name w:val="样式 8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5">
    <w:name w:val="样式 8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6">
    <w:name w:val="样式 8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7">
    <w:name w:val="样式 8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8">
    <w:name w:val="样式 8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89">
    <w:name w:val="样式 8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0">
    <w:name w:val="样式 9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1">
    <w:name w:val="样式 9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2">
    <w:name w:val="样式 9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3">
    <w:name w:val="样式 9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4">
    <w:name w:val="样式 9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5">
    <w:name w:val="样式 9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6">
    <w:name w:val="样式 9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7">
    <w:name w:val="样式 9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8">
    <w:name w:val="样式 9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399">
    <w:name w:val="样式 99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0">
    <w:name w:val="样式 100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1">
    <w:name w:val="样式 101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2">
    <w:name w:val="样式 102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3">
    <w:name w:val="样式 103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4">
    <w:name w:val="样式 104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5">
    <w:name w:val="样式 105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6">
    <w:name w:val="样式 106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7">
    <w:name w:val="样式 107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customStyle="1" w:styleId="408">
    <w:name w:val="样式 108 三号"/>
    <w:pPr>
      <w:widowControl w:val="0"/>
      <w:spacing w:line="240" w:lineRule="auto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eg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1423</TotalTime>
  <Application>Yozo_Office</Application>
  <Pages>1</Pages>
  <Words>0</Words>
  <Characters>0</Characters>
  <Lines>1</Lines>
  <Paragraphs>0</Paragraphs>
  <CharactersWithSpaces>0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海关政务服务事项办事指南</dc:title>
  <dc:creator>12</dc:creator>
  <cp:lastModifiedBy>娜日斯</cp:lastModifiedBy>
  <cp:revision>6</cp:revision>
  <dcterms:created xsi:type="dcterms:W3CDTF">2020-08-27T04:09:00Z</dcterms:created>
  <dcterms:modified xsi:type="dcterms:W3CDTF">2021-08-17T03:20:09Z</dcterms:modified>
</cp:coreProperties>
</file>